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036A7" w14:textId="06482BE0" w:rsidR="00AE2ADC" w:rsidRDefault="00CD6897" w:rsidP="00AE2ADC">
      <w:pPr>
        <w:rPr>
          <w:rFonts w:ascii="Corbel" w:hAnsi="Corbel" w:cs="Arial"/>
          <w:i/>
          <w:iCs/>
          <w:sz w:val="18"/>
          <w:szCs w:val="18"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E2ADC">
        <w:rPr>
          <w:rFonts w:ascii="Times New Roman" w:hAnsi="Times New Roman"/>
          <w:b/>
          <w:bCs/>
        </w:rPr>
        <w:t xml:space="preserve">                        </w:t>
      </w:r>
      <w:r w:rsidR="00AE2ADC">
        <w:rPr>
          <w:rFonts w:ascii="Corbel" w:hAnsi="Corbel" w:cs="Arial"/>
          <w:i/>
          <w:iCs/>
          <w:sz w:val="18"/>
          <w:szCs w:val="18"/>
        </w:rPr>
        <w:t>Załącznik nr 1.5 do   Zarządzenia Rektora UR nr 61/2025</w:t>
      </w:r>
    </w:p>
    <w:p w14:paraId="0D1B6311" w14:textId="7F0DA40B" w:rsidR="006E5D65" w:rsidRPr="00E960BB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EB44DE0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61C8E40" w14:textId="26BEF30B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981249">
        <w:rPr>
          <w:rFonts w:ascii="Corbel" w:hAnsi="Corbel"/>
          <w:i/>
          <w:smallCaps/>
          <w:sz w:val="24"/>
          <w:szCs w:val="24"/>
        </w:rPr>
        <w:t>20</w:t>
      </w:r>
      <w:r w:rsidR="00892B11">
        <w:rPr>
          <w:rFonts w:ascii="Corbel" w:hAnsi="Corbel"/>
          <w:i/>
          <w:smallCaps/>
          <w:sz w:val="24"/>
          <w:szCs w:val="24"/>
        </w:rPr>
        <w:t>2</w:t>
      </w:r>
      <w:r w:rsidR="007C1868">
        <w:rPr>
          <w:rFonts w:ascii="Corbel" w:hAnsi="Corbel"/>
          <w:i/>
          <w:smallCaps/>
          <w:sz w:val="24"/>
          <w:szCs w:val="24"/>
        </w:rPr>
        <w:t>5</w:t>
      </w:r>
      <w:r w:rsidR="00981249">
        <w:rPr>
          <w:rFonts w:ascii="Corbel" w:hAnsi="Corbel"/>
          <w:i/>
          <w:smallCaps/>
          <w:sz w:val="24"/>
          <w:szCs w:val="24"/>
        </w:rPr>
        <w:t>-20</w:t>
      </w:r>
      <w:r w:rsidR="009D4208">
        <w:rPr>
          <w:rFonts w:ascii="Corbel" w:hAnsi="Corbel"/>
          <w:i/>
          <w:smallCaps/>
          <w:sz w:val="24"/>
          <w:szCs w:val="24"/>
        </w:rPr>
        <w:t>2</w:t>
      </w:r>
      <w:r w:rsidR="007C1868">
        <w:rPr>
          <w:rFonts w:ascii="Corbel" w:hAnsi="Corbel"/>
          <w:i/>
          <w:smallCaps/>
          <w:sz w:val="24"/>
          <w:szCs w:val="24"/>
        </w:rPr>
        <w:t>8</w:t>
      </w:r>
    </w:p>
    <w:p w14:paraId="6089FB19" w14:textId="7B286FBB" w:rsidR="00445970" w:rsidRPr="00EA4832" w:rsidRDefault="00445970" w:rsidP="00F657A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30154F">
        <w:rPr>
          <w:rFonts w:ascii="Corbel" w:hAnsi="Corbel"/>
          <w:sz w:val="20"/>
          <w:szCs w:val="20"/>
        </w:rPr>
        <w:t>202</w:t>
      </w:r>
      <w:r w:rsidR="007C1868">
        <w:rPr>
          <w:rFonts w:ascii="Corbel" w:hAnsi="Corbel"/>
          <w:sz w:val="20"/>
          <w:szCs w:val="20"/>
        </w:rPr>
        <w:t>6</w:t>
      </w:r>
      <w:r w:rsidR="0030154F">
        <w:rPr>
          <w:rFonts w:ascii="Corbel" w:hAnsi="Corbel"/>
          <w:sz w:val="20"/>
          <w:szCs w:val="20"/>
        </w:rPr>
        <w:t>/202</w:t>
      </w:r>
      <w:r w:rsidR="007C1868">
        <w:rPr>
          <w:rFonts w:ascii="Corbel" w:hAnsi="Corbel"/>
          <w:sz w:val="20"/>
          <w:szCs w:val="20"/>
        </w:rPr>
        <w:t>7</w:t>
      </w:r>
    </w:p>
    <w:p w14:paraId="2872E3B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A96EA6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3119845" w14:textId="77777777" w:rsidTr="00B819C8">
        <w:tc>
          <w:tcPr>
            <w:tcW w:w="2694" w:type="dxa"/>
            <w:vAlign w:val="center"/>
          </w:tcPr>
          <w:p w14:paraId="6AAC369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BB7BE6F" w14:textId="77777777" w:rsidR="0085747A" w:rsidRPr="009C54AE" w:rsidRDefault="00301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makroekonomii</w:t>
            </w:r>
          </w:p>
        </w:tc>
      </w:tr>
      <w:tr w:rsidR="0085747A" w:rsidRPr="009C54AE" w14:paraId="7D50ED04" w14:textId="77777777" w:rsidTr="00B819C8">
        <w:tc>
          <w:tcPr>
            <w:tcW w:w="2694" w:type="dxa"/>
            <w:vAlign w:val="center"/>
          </w:tcPr>
          <w:p w14:paraId="550B50E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E2C8757" w14:textId="77777777" w:rsidR="0085747A" w:rsidRPr="009C54AE" w:rsidRDefault="00301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E/I/A.2</w:t>
            </w:r>
          </w:p>
        </w:tc>
      </w:tr>
      <w:tr w:rsidR="0085747A" w:rsidRPr="009C54AE" w14:paraId="2459DFD9" w14:textId="77777777" w:rsidTr="00B819C8">
        <w:tc>
          <w:tcPr>
            <w:tcW w:w="2694" w:type="dxa"/>
            <w:vAlign w:val="center"/>
          </w:tcPr>
          <w:p w14:paraId="24A1BF8C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C3E1288" w14:textId="52DBCDC1" w:rsidR="0085747A" w:rsidRPr="009C54AE" w:rsidRDefault="00157C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4545999" w14:textId="77777777" w:rsidTr="00B819C8">
        <w:tc>
          <w:tcPr>
            <w:tcW w:w="2694" w:type="dxa"/>
            <w:vAlign w:val="center"/>
          </w:tcPr>
          <w:p w14:paraId="26ED45C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79B8543" w14:textId="622D310B" w:rsidR="0085747A" w:rsidRPr="009C54AE" w:rsidRDefault="00157C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36EE1F0" w14:textId="77777777" w:rsidTr="00B819C8">
        <w:tc>
          <w:tcPr>
            <w:tcW w:w="2694" w:type="dxa"/>
            <w:vAlign w:val="center"/>
          </w:tcPr>
          <w:p w14:paraId="52FDF8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4372AB9" w14:textId="77777777" w:rsidR="0085747A" w:rsidRPr="009C54AE" w:rsidRDefault="00301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4C39119A" w14:textId="77777777" w:rsidTr="00B819C8">
        <w:tc>
          <w:tcPr>
            <w:tcW w:w="2694" w:type="dxa"/>
            <w:vAlign w:val="center"/>
          </w:tcPr>
          <w:p w14:paraId="4FDE68D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269B45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EF2672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4852F3E4" w14:textId="77777777" w:rsidTr="00B819C8">
        <w:tc>
          <w:tcPr>
            <w:tcW w:w="2694" w:type="dxa"/>
            <w:vAlign w:val="center"/>
          </w:tcPr>
          <w:p w14:paraId="4465152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4E9CC63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52D696E2" w14:textId="77777777" w:rsidTr="00B819C8">
        <w:tc>
          <w:tcPr>
            <w:tcW w:w="2694" w:type="dxa"/>
            <w:vAlign w:val="center"/>
          </w:tcPr>
          <w:p w14:paraId="31634A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92CB2DD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54B067CF" w14:textId="77777777" w:rsidTr="00B819C8">
        <w:tc>
          <w:tcPr>
            <w:tcW w:w="2694" w:type="dxa"/>
            <w:vAlign w:val="center"/>
          </w:tcPr>
          <w:p w14:paraId="0D674AB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A96C66" w14:textId="77777777" w:rsidR="0085747A" w:rsidRPr="009C54AE" w:rsidRDefault="00301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C54AE" w14:paraId="42FA4634" w14:textId="77777777" w:rsidTr="00B819C8">
        <w:tc>
          <w:tcPr>
            <w:tcW w:w="2694" w:type="dxa"/>
            <w:vAlign w:val="center"/>
          </w:tcPr>
          <w:p w14:paraId="0E8B597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2F458AB" w14:textId="77777777" w:rsidR="0085747A" w:rsidRPr="009C54AE" w:rsidRDefault="0017512A" w:rsidP="0030154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3DC4AEFD" w14:textId="77777777" w:rsidTr="00B819C8">
        <w:tc>
          <w:tcPr>
            <w:tcW w:w="2694" w:type="dxa"/>
            <w:vAlign w:val="center"/>
          </w:tcPr>
          <w:p w14:paraId="1664079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68314E1" w14:textId="77777777" w:rsidR="00923D7D" w:rsidRPr="009C54AE" w:rsidRDefault="0030154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2857AF11" w14:textId="77777777" w:rsidTr="00B819C8">
        <w:tc>
          <w:tcPr>
            <w:tcW w:w="2694" w:type="dxa"/>
            <w:vAlign w:val="center"/>
          </w:tcPr>
          <w:p w14:paraId="3D7A030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CD37C64" w14:textId="77777777" w:rsidR="0085747A" w:rsidRPr="009C54AE" w:rsidRDefault="0030154F" w:rsidP="001861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18618A">
              <w:rPr>
                <w:rFonts w:ascii="Corbel" w:hAnsi="Corbel"/>
                <w:b w:val="0"/>
                <w:sz w:val="24"/>
                <w:szCs w:val="24"/>
              </w:rPr>
              <w:t>Patrycja Żegleń</w:t>
            </w:r>
          </w:p>
        </w:tc>
      </w:tr>
      <w:tr w:rsidR="0085747A" w:rsidRPr="009C54AE" w14:paraId="6CB99427" w14:textId="77777777" w:rsidTr="00B819C8">
        <w:tc>
          <w:tcPr>
            <w:tcW w:w="2694" w:type="dxa"/>
            <w:vAlign w:val="center"/>
          </w:tcPr>
          <w:p w14:paraId="46E3F57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24DC634" w14:textId="77777777" w:rsidR="0085747A" w:rsidRPr="009C54AE" w:rsidRDefault="0030154F" w:rsidP="001861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Małgorzata Leszczyńska, </w:t>
            </w:r>
            <w:r w:rsidR="0018618A">
              <w:rPr>
                <w:rFonts w:ascii="Corbel" w:hAnsi="Corbel"/>
                <w:b w:val="0"/>
                <w:sz w:val="24"/>
                <w:szCs w:val="24"/>
              </w:rPr>
              <w:t xml:space="preserve">dr Katarzyna Puchalska, </w:t>
            </w:r>
            <w:r>
              <w:rPr>
                <w:rFonts w:ascii="Corbel" w:hAnsi="Corbel"/>
                <w:b w:val="0"/>
                <w:sz w:val="24"/>
                <w:szCs w:val="24"/>
              </w:rPr>
              <w:t>dr Patrycja Żegleń</w:t>
            </w:r>
            <w:r w:rsidR="0018618A">
              <w:rPr>
                <w:rFonts w:ascii="Corbel" w:hAnsi="Corbel"/>
                <w:b w:val="0"/>
                <w:sz w:val="24"/>
                <w:szCs w:val="24"/>
              </w:rPr>
              <w:t>, mgr Radosław Pyrek</w:t>
            </w:r>
          </w:p>
        </w:tc>
      </w:tr>
    </w:tbl>
    <w:p w14:paraId="26757F26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C5044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49BACB3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33D04F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002112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BC4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5E7678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C66C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1043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AA25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DB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7B7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CEE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581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03E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4E5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3FC81B5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21A9" w14:textId="77777777" w:rsidR="00015B8F" w:rsidRPr="009C54AE" w:rsidRDefault="003015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4835" w14:textId="77777777" w:rsidR="00015B8F" w:rsidRPr="009C54AE" w:rsidRDefault="003015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EDDBD" w14:textId="77777777" w:rsidR="00015B8F" w:rsidRPr="009C54AE" w:rsidRDefault="0030154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D764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56E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E99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A5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54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C9FD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3F92" w14:textId="77777777" w:rsidR="00015B8F" w:rsidRPr="009C54AE" w:rsidRDefault="0078686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908C309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02F18A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9D14CC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D7A67A5" w14:textId="77777777" w:rsidR="00F657A3" w:rsidRDefault="00F657A3" w:rsidP="00F657A3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Wingdings" w:eastAsia="Wingdings" w:hAnsi="Wingdings" w:cs="Wingdings"/>
        </w:rPr>
        <w:t></w:t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</w:t>
      </w:r>
      <w:r w:rsidR="004A7224">
        <w:rPr>
          <w:rFonts w:ascii="Corbel" w:hAnsi="Corbel"/>
        </w:rPr>
        <w:t xml:space="preserve"> </w:t>
      </w:r>
      <w:r w:rsidR="004A7224">
        <w:rPr>
          <w:rStyle w:val="normaltextrun"/>
          <w:rFonts w:ascii="Corbel" w:hAnsi="Corbel" w:cs="Segoe UI"/>
        </w:rPr>
        <w:t>(lub zdalnie z wykorzystaniem platformy Ms </w:t>
      </w:r>
      <w:r w:rsidR="004A7224">
        <w:rPr>
          <w:rStyle w:val="spellingerror"/>
          <w:rFonts w:ascii="Corbel" w:hAnsi="Corbel" w:cs="Segoe UI"/>
        </w:rPr>
        <w:t>Teams)</w:t>
      </w:r>
      <w:r w:rsidR="004A7224">
        <w:rPr>
          <w:rStyle w:val="eop"/>
          <w:rFonts w:ascii="Corbel" w:hAnsi="Corbel" w:cs="Segoe UI"/>
          <w:b/>
          <w:bCs/>
          <w:smallCaps/>
        </w:rPr>
        <w:t> </w:t>
      </w:r>
    </w:p>
    <w:p w14:paraId="6BE7157B" w14:textId="77777777" w:rsidR="00F657A3" w:rsidRPr="00F657A3" w:rsidRDefault="00F657A3" w:rsidP="00F657A3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F657A3">
        <w:rPr>
          <w:rStyle w:val="normaltextrun"/>
          <w:rFonts w:ascii="Segoe UI Symbol" w:eastAsia="MS Gothic" w:hAnsi="Segoe UI Symbol" w:cs="Segoe UI Symbol"/>
          <w:smallCaps w:val="0"/>
          <w:szCs w:val="24"/>
        </w:rPr>
        <w:t>☐</w:t>
      </w:r>
      <w:r w:rsidRPr="00F657A3">
        <w:rPr>
          <w:rStyle w:val="normaltextrun"/>
          <w:rFonts w:ascii="Corbel" w:hAnsi="Corbel" w:cs="Segoe UI"/>
          <w:smallCaps w:val="0"/>
          <w:szCs w:val="24"/>
        </w:rPr>
        <w:t> </w:t>
      </w:r>
      <w:r w:rsidRPr="00F657A3">
        <w:rPr>
          <w:rStyle w:val="normaltextrun"/>
          <w:rFonts w:ascii="Corbel" w:hAnsi="Corbel" w:cs="Segoe UI"/>
          <w:b w:val="0"/>
          <w:bCs/>
          <w:smallCaps w:val="0"/>
          <w:szCs w:val="24"/>
        </w:rPr>
        <w:t>zajęcia realizowane z wykorzystaniem metod i technik kształcenia na odległość</w:t>
      </w:r>
      <w:r w:rsidRPr="00F657A3">
        <w:rPr>
          <w:rStyle w:val="eop"/>
          <w:rFonts w:ascii="Corbel" w:hAnsi="Corbel" w:cs="Segoe UI"/>
          <w:bCs/>
          <w:smallCaps w:val="0"/>
          <w:szCs w:val="24"/>
        </w:rPr>
        <w:t> </w:t>
      </w:r>
      <w:bookmarkEnd w:id="0"/>
    </w:p>
    <w:p w14:paraId="1B30092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CDB94DA" w14:textId="77777777" w:rsidR="00E22FBC" w:rsidRPr="009C54AE" w:rsidRDefault="00E22FBC" w:rsidP="30AF9BA9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0AF9BA9">
        <w:rPr>
          <w:rFonts w:ascii="Corbel" w:hAnsi="Corbel"/>
          <w:smallCaps w:val="0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30AF9BA9">
        <w:rPr>
          <w:rFonts w:ascii="Corbel" w:hAnsi="Corbel"/>
          <w:smallCaps w:val="0"/>
        </w:rPr>
        <w:t>For</w:t>
      </w:r>
      <w:r w:rsidR="00445970" w:rsidRPr="30AF9BA9">
        <w:rPr>
          <w:rFonts w:ascii="Corbel" w:hAnsi="Corbel"/>
          <w:smallCaps w:val="0"/>
        </w:rPr>
        <w:t xml:space="preserve">ma zaliczenia przedmiotu </w:t>
      </w:r>
      <w:r w:rsidRPr="30AF9BA9">
        <w:rPr>
          <w:rFonts w:ascii="Corbel" w:hAnsi="Corbel"/>
          <w:smallCaps w:val="0"/>
        </w:rPr>
        <w:t xml:space="preserve">(z toku) </w:t>
      </w:r>
      <w:r w:rsidRPr="30AF9BA9">
        <w:rPr>
          <w:rFonts w:ascii="Corbel" w:hAnsi="Corbel"/>
          <w:b w:val="0"/>
          <w:smallCaps w:val="0"/>
        </w:rPr>
        <w:t>(egzamin, zaliczenie z oceną, zaliczenie bez oceny)</w:t>
      </w:r>
    </w:p>
    <w:p w14:paraId="2EEA42D1" w14:textId="77777777" w:rsidR="009C54AE" w:rsidRDefault="000733D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Wykład </w:t>
      </w:r>
      <w:r w:rsidR="0030154F" w:rsidRPr="00A05056">
        <w:rPr>
          <w:rFonts w:ascii="Corbel" w:hAnsi="Corbel"/>
          <w:b w:val="0"/>
          <w:smallCaps w:val="0"/>
          <w:szCs w:val="24"/>
        </w:rPr>
        <w:t>egzamin</w:t>
      </w:r>
    </w:p>
    <w:p w14:paraId="6C121AAC" w14:textId="77777777" w:rsidR="000733D0" w:rsidRPr="00A05056" w:rsidRDefault="000733D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proofErr w:type="gramStart"/>
      <w:r>
        <w:rPr>
          <w:rFonts w:ascii="Corbel" w:hAnsi="Corbel"/>
          <w:b w:val="0"/>
          <w:smallCaps w:val="0"/>
          <w:szCs w:val="24"/>
        </w:rPr>
        <w:t>Ćwiczenia  zaliczenie</w:t>
      </w:r>
      <w:proofErr w:type="gramEnd"/>
      <w:r>
        <w:rPr>
          <w:rFonts w:ascii="Corbel" w:hAnsi="Corbel"/>
          <w:b w:val="0"/>
          <w:smallCaps w:val="0"/>
          <w:szCs w:val="24"/>
        </w:rPr>
        <w:t xml:space="preserve"> z oceną</w:t>
      </w:r>
    </w:p>
    <w:p w14:paraId="0D963505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67CB018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A6750E3" w14:textId="77777777" w:rsidTr="00745302">
        <w:tc>
          <w:tcPr>
            <w:tcW w:w="9670" w:type="dxa"/>
          </w:tcPr>
          <w:p w14:paraId="087C7A2A" w14:textId="77777777" w:rsidR="0085747A" w:rsidRPr="009C54AE" w:rsidRDefault="00C3361D" w:rsidP="00C3361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Pozytywne zaliczenie z m</w:t>
            </w:r>
            <w:r w:rsidRPr="00036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ikroekonomii wskazujące na posiadanie podstawowej wiedzy ekonomicznej (problemy, kategorie, prawa) oraz umiejętności interpretacji zjawisk ekonomicznych w skali mikroekonomicznej. Matematyka – znajomość podstawowych </w:t>
            </w:r>
            <w:r w:rsidRPr="000366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zależności funkcyjnych. Ponadto, wymagana jest znajomość aktualnych wydarzeń ze sfery biznesu i gospodarki.</w:t>
            </w:r>
          </w:p>
        </w:tc>
      </w:tr>
    </w:tbl>
    <w:p w14:paraId="5896CDB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C5E9044" w14:textId="77777777" w:rsidR="0085747A" w:rsidRPr="00C05F44" w:rsidRDefault="0071620A" w:rsidP="30AF9BA9">
      <w:pPr>
        <w:pStyle w:val="Punktygwne"/>
        <w:spacing w:before="0" w:after="0"/>
        <w:rPr>
          <w:rFonts w:ascii="Corbel" w:hAnsi="Corbel"/>
        </w:rPr>
      </w:pPr>
      <w:r w:rsidRPr="30AF9BA9">
        <w:rPr>
          <w:rFonts w:ascii="Corbel" w:hAnsi="Corbel"/>
        </w:rPr>
        <w:t>3.</w:t>
      </w:r>
      <w:r w:rsidR="00A84C85" w:rsidRPr="30AF9BA9">
        <w:rPr>
          <w:rFonts w:ascii="Corbel" w:hAnsi="Corbel"/>
        </w:rPr>
        <w:t>cele, efekty uczenia się</w:t>
      </w:r>
      <w:r w:rsidR="0085747A" w:rsidRPr="30AF9BA9">
        <w:rPr>
          <w:rFonts w:ascii="Corbel" w:hAnsi="Corbel"/>
        </w:rPr>
        <w:t>, treści Programowe i stosowane metody Dydaktyczne</w:t>
      </w:r>
    </w:p>
    <w:p w14:paraId="42D14FA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2EA8AE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AE048D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3361D" w:rsidRPr="009C54AE" w14:paraId="4B38F667" w14:textId="77777777" w:rsidTr="00134D3C">
        <w:tc>
          <w:tcPr>
            <w:tcW w:w="851" w:type="dxa"/>
            <w:vAlign w:val="center"/>
          </w:tcPr>
          <w:p w14:paraId="79582AE9" w14:textId="77777777" w:rsidR="00C3361D" w:rsidRPr="002623F7" w:rsidRDefault="00C3361D" w:rsidP="00134D3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6732AAD" w14:textId="77777777" w:rsidR="00C3361D" w:rsidRPr="002623F7" w:rsidRDefault="00C3361D" w:rsidP="00134D3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 xml:space="preserve">apoznanie studentów z podstawowymi kategoriami i modelami makroekonomicznymi oraz wypracowanie umiejętności rozumienia, analizowania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>i interpretowania podstawowych zjawisk makroekonomicznych.</w:t>
            </w:r>
          </w:p>
        </w:tc>
      </w:tr>
      <w:tr w:rsidR="00C3361D" w:rsidRPr="009C54AE" w14:paraId="21677591" w14:textId="77777777" w:rsidTr="00134D3C">
        <w:tc>
          <w:tcPr>
            <w:tcW w:w="851" w:type="dxa"/>
            <w:vAlign w:val="center"/>
          </w:tcPr>
          <w:p w14:paraId="6351B92A" w14:textId="77777777" w:rsidR="00C3361D" w:rsidRPr="002623F7" w:rsidRDefault="00C3361D" w:rsidP="00134D3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3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13961BD" w14:textId="77777777" w:rsidR="00C3361D" w:rsidRPr="002623F7" w:rsidRDefault="00C3361D" w:rsidP="00134D3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 xml:space="preserve">rezentacja podstawowych kategorii i modeli makroekonomicznych oraz praw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>i procesów zachodzących w gospodarce z punktu widzenia różnych szkół ekonomicznych z uwzględnieniem sporów w teorii makroekonomii i polityce makroekonomicznej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3361D" w:rsidRPr="009C54AE" w14:paraId="4F1CBBBF" w14:textId="77777777" w:rsidTr="00134D3C">
        <w:tc>
          <w:tcPr>
            <w:tcW w:w="851" w:type="dxa"/>
            <w:vAlign w:val="center"/>
          </w:tcPr>
          <w:p w14:paraId="1915F05A" w14:textId="77777777" w:rsidR="00C3361D" w:rsidRPr="002623F7" w:rsidRDefault="00C3361D" w:rsidP="00134D3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9B27AC4" w14:textId="77777777" w:rsidR="00C3361D" w:rsidRPr="002623F7" w:rsidRDefault="00C3361D" w:rsidP="00134D3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P</w:t>
            </w:r>
            <w:r w:rsidRPr="000366A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rezentacja związków przyczynowo-skutkowych między procesami gospodarczymi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Pr="000366AC">
              <w:rPr>
                <w:rFonts w:ascii="Corbel" w:hAnsi="Corbel"/>
                <w:b w:val="0"/>
                <w:bCs/>
                <w:sz w:val="24"/>
                <w:szCs w:val="24"/>
              </w:rPr>
              <w:t>a różnymi rodzajami polityki ekonomicznej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  <w:tr w:rsidR="00C3361D" w:rsidRPr="009C54AE" w14:paraId="1A779882" w14:textId="77777777" w:rsidTr="00134D3C">
        <w:tc>
          <w:tcPr>
            <w:tcW w:w="851" w:type="dxa"/>
            <w:vAlign w:val="center"/>
          </w:tcPr>
          <w:p w14:paraId="1C5B62AF" w14:textId="77777777" w:rsidR="00C3361D" w:rsidRPr="002623F7" w:rsidRDefault="00C3361D" w:rsidP="00134D3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8E5944F" w14:textId="77777777" w:rsidR="00C3361D" w:rsidRPr="0094491A" w:rsidRDefault="00C3361D" w:rsidP="00134D3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>ypracowanie umiejętności</w:t>
            </w:r>
            <w:r>
              <w:rPr>
                <w:rFonts w:ascii="Corbel" w:hAnsi="Corbel"/>
                <w:b w:val="0"/>
                <w:sz w:val="24"/>
                <w:szCs w:val="24"/>
              </w:rPr>
              <w:t>:</w:t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 xml:space="preserve"> swobodnego posługiwania się podstawowymi terminami makroekonomicznymi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Pr="000366A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stosowania podstawowyc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h narzędzi analizy ekonomicznej</w:t>
            </w:r>
            <w:r w:rsidRPr="000366AC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oraz poprawnej</w:t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 xml:space="preserve"> interpretacji danych makroekonomicznych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3361D" w:rsidRPr="009C54AE" w14:paraId="50A91DAA" w14:textId="77777777" w:rsidTr="00134D3C">
        <w:tc>
          <w:tcPr>
            <w:tcW w:w="851" w:type="dxa"/>
            <w:vAlign w:val="center"/>
          </w:tcPr>
          <w:p w14:paraId="792265CD" w14:textId="77777777" w:rsidR="00C3361D" w:rsidRDefault="00C3361D" w:rsidP="00134D3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37A85A9D" w14:textId="77777777" w:rsidR="00C3361D" w:rsidRPr="000366AC" w:rsidRDefault="00C3361D" w:rsidP="00134D3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>ypracowanie umiejętności oceny programów rozwoju gospodarczego i wydarzeń gospodarczych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3361D" w:rsidRPr="009C54AE" w14:paraId="69C6B72C" w14:textId="77777777" w:rsidTr="00134D3C">
        <w:tc>
          <w:tcPr>
            <w:tcW w:w="851" w:type="dxa"/>
            <w:vAlign w:val="center"/>
          </w:tcPr>
          <w:p w14:paraId="02E3DA6E" w14:textId="77777777" w:rsidR="00C3361D" w:rsidRDefault="00C3361D" w:rsidP="00134D3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7A3F4F00" w14:textId="77777777" w:rsidR="00C3361D" w:rsidRPr="000366AC" w:rsidRDefault="00C3361D" w:rsidP="00134D3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 xml:space="preserve">ypracowanie umiejętności samodzielnego twórczego myślenia poprzez konfrontowanie ujęcia modelowego (teoretycznego) zjawisk makroekonomicznych </w:t>
            </w:r>
            <w:r>
              <w:rPr>
                <w:rFonts w:ascii="Corbel" w:hAnsi="Corbel"/>
                <w:b w:val="0"/>
                <w:sz w:val="24"/>
                <w:szCs w:val="24"/>
              </w:rPr>
              <w:br/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>z praktyką życia gospodarczego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C3361D" w:rsidRPr="009C54AE" w14:paraId="226F5CB0" w14:textId="77777777" w:rsidTr="00134D3C">
        <w:tc>
          <w:tcPr>
            <w:tcW w:w="851" w:type="dxa"/>
            <w:vAlign w:val="center"/>
          </w:tcPr>
          <w:p w14:paraId="076E13CA" w14:textId="77777777" w:rsidR="00C3361D" w:rsidRDefault="00C3361D" w:rsidP="00134D3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8819" w:type="dxa"/>
            <w:vAlign w:val="center"/>
          </w:tcPr>
          <w:p w14:paraId="24F9E914" w14:textId="77777777" w:rsidR="00C3361D" w:rsidRPr="000366AC" w:rsidRDefault="00C3361D" w:rsidP="00134D3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Pr="000366AC">
              <w:rPr>
                <w:rFonts w:ascii="Corbel" w:hAnsi="Corbel"/>
                <w:b w:val="0"/>
                <w:sz w:val="24"/>
                <w:szCs w:val="24"/>
              </w:rPr>
              <w:t>otywowanie do formułowania własnych ocen i poglądów, kształtowanie umiejętności korzystania z literatury przedmiotu oraz jej krytycznej oceny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25439D2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DF103D7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22D0FB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5"/>
        <w:gridCol w:w="6180"/>
        <w:gridCol w:w="2044"/>
      </w:tblGrid>
      <w:tr w:rsidR="00C3361D" w:rsidRPr="009C54AE" w14:paraId="303096EB" w14:textId="77777777" w:rsidTr="30AF9BA9">
        <w:tc>
          <w:tcPr>
            <w:tcW w:w="1425" w:type="dxa"/>
          </w:tcPr>
          <w:p w14:paraId="65BFE92B" w14:textId="77777777" w:rsidR="00C3361D" w:rsidRPr="009C54AE" w:rsidRDefault="00C3361D" w:rsidP="30AF9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AF9BA9">
              <w:rPr>
                <w:rFonts w:ascii="Corbel" w:hAnsi="Corbel"/>
                <w:smallCaps w:val="0"/>
              </w:rPr>
              <w:t>EK</w:t>
            </w:r>
            <w:r w:rsidRPr="30AF9BA9">
              <w:rPr>
                <w:rFonts w:ascii="Corbel" w:hAnsi="Corbel"/>
                <w:b w:val="0"/>
                <w:smallCaps w:val="0"/>
              </w:rPr>
              <w:t xml:space="preserve"> (efekt </w:t>
            </w:r>
            <w:r w:rsidR="0058128C" w:rsidRPr="30AF9BA9">
              <w:rPr>
                <w:rFonts w:ascii="Corbel" w:hAnsi="Corbel"/>
                <w:b w:val="0"/>
                <w:smallCaps w:val="0"/>
              </w:rPr>
              <w:t>uczenia się</w:t>
            </w:r>
            <w:r w:rsidRPr="30AF9BA9">
              <w:rPr>
                <w:rFonts w:ascii="Corbel" w:hAnsi="Corbel"/>
                <w:b w:val="0"/>
                <w:smallCaps w:val="0"/>
              </w:rPr>
              <w:t>)</w:t>
            </w:r>
          </w:p>
        </w:tc>
        <w:tc>
          <w:tcPr>
            <w:tcW w:w="6180" w:type="dxa"/>
          </w:tcPr>
          <w:p w14:paraId="0E60F7BB" w14:textId="77777777" w:rsidR="00C3361D" w:rsidRPr="009C54AE" w:rsidRDefault="00C3361D" w:rsidP="30AF9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AF9BA9">
              <w:rPr>
                <w:rFonts w:ascii="Corbel" w:hAnsi="Corbel"/>
                <w:b w:val="0"/>
                <w:smallCaps w:val="0"/>
              </w:rPr>
              <w:t xml:space="preserve">Treść efektu </w:t>
            </w:r>
            <w:r w:rsidR="0058128C" w:rsidRPr="30AF9BA9">
              <w:rPr>
                <w:rFonts w:ascii="Corbel" w:hAnsi="Corbel"/>
                <w:b w:val="0"/>
                <w:smallCaps w:val="0"/>
              </w:rPr>
              <w:t>uczenia się</w:t>
            </w:r>
            <w:r w:rsidRPr="30AF9BA9">
              <w:rPr>
                <w:rFonts w:ascii="Corbel" w:hAnsi="Corbel"/>
                <w:b w:val="0"/>
                <w:smallCaps w:val="0"/>
              </w:rPr>
              <w:t xml:space="preserve"> zdefiniowanego dla przedmiotu</w:t>
            </w:r>
          </w:p>
        </w:tc>
        <w:tc>
          <w:tcPr>
            <w:tcW w:w="2044" w:type="dxa"/>
          </w:tcPr>
          <w:p w14:paraId="390C83FF" w14:textId="77777777" w:rsidR="00C3361D" w:rsidRPr="009C54AE" w:rsidRDefault="00C3361D" w:rsidP="30AF9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AF9BA9">
              <w:rPr>
                <w:rFonts w:ascii="Corbel" w:hAnsi="Corbel"/>
                <w:b w:val="0"/>
                <w:smallCaps w:val="0"/>
              </w:rPr>
              <w:t>Odniesienie do efektów</w:t>
            </w:r>
            <w:r w:rsidR="05E63BD9" w:rsidRPr="30AF9BA9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0AF9BA9">
              <w:rPr>
                <w:rFonts w:ascii="Corbel" w:hAnsi="Corbel"/>
                <w:b w:val="0"/>
                <w:smallCaps w:val="0"/>
              </w:rPr>
              <w:t>kierunkowych</w:t>
            </w:r>
          </w:p>
        </w:tc>
      </w:tr>
      <w:tr w:rsidR="00C3361D" w:rsidRPr="009C54AE" w14:paraId="621EA119" w14:textId="77777777" w:rsidTr="30AF9BA9">
        <w:tc>
          <w:tcPr>
            <w:tcW w:w="1425" w:type="dxa"/>
          </w:tcPr>
          <w:p w14:paraId="531A8193" w14:textId="77777777" w:rsidR="00C3361D" w:rsidRPr="0069529A" w:rsidRDefault="00C3361D" w:rsidP="30AF9B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AF9BA9"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6180" w:type="dxa"/>
          </w:tcPr>
          <w:p w14:paraId="3AE9B3D4" w14:textId="77777777" w:rsidR="00B1706F" w:rsidRPr="0069529A" w:rsidRDefault="00C3361D" w:rsidP="004B058F">
            <w:pPr>
              <w:pStyle w:val="Default"/>
              <w:rPr>
                <w:rFonts w:ascii="Corbel" w:hAnsi="Corbel"/>
              </w:rPr>
            </w:pPr>
            <w:r w:rsidRPr="30AF9BA9">
              <w:rPr>
                <w:rFonts w:ascii="Corbel" w:hAnsi="Corbel"/>
                <w:color w:val="auto"/>
              </w:rPr>
              <w:t xml:space="preserve">Zna i rozumie </w:t>
            </w:r>
            <w:r w:rsidR="3CB35707" w:rsidRPr="30AF9BA9">
              <w:rPr>
                <w:rFonts w:ascii="Corbel" w:hAnsi="Corbel"/>
              </w:rPr>
              <w:t xml:space="preserve">podstawowe pojęcia z zakresu </w:t>
            </w:r>
            <w:r w:rsidR="004B058F">
              <w:rPr>
                <w:rFonts w:ascii="Corbel" w:hAnsi="Corbel"/>
              </w:rPr>
              <w:t>makroekonomii</w:t>
            </w:r>
            <w:r w:rsidR="3CB35707" w:rsidRPr="30AF9BA9">
              <w:rPr>
                <w:rFonts w:ascii="Corbel" w:hAnsi="Corbel"/>
              </w:rPr>
              <w:t xml:space="preserve">, koncepcje teorii ekonomii w ujęciu makroekonomicznym oraz związki </w:t>
            </w:r>
            <w:r w:rsidR="004B058F">
              <w:rPr>
                <w:rFonts w:ascii="Corbel" w:hAnsi="Corbel"/>
              </w:rPr>
              <w:t>makroekonomii</w:t>
            </w:r>
            <w:r w:rsidR="3CB35707" w:rsidRPr="30AF9BA9">
              <w:rPr>
                <w:rFonts w:ascii="Corbel" w:hAnsi="Corbel"/>
              </w:rPr>
              <w:t xml:space="preserve"> z naukami pokrewnymi.</w:t>
            </w:r>
          </w:p>
        </w:tc>
        <w:tc>
          <w:tcPr>
            <w:tcW w:w="2044" w:type="dxa"/>
          </w:tcPr>
          <w:p w14:paraId="32A4942C" w14:textId="77777777" w:rsidR="00C3361D" w:rsidRDefault="00C3361D" w:rsidP="00F657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>K_W01</w:t>
            </w:r>
          </w:p>
          <w:p w14:paraId="6ED532C0" w14:textId="77777777" w:rsidR="00C3361D" w:rsidRDefault="00C3361D" w:rsidP="00F657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408D6A1" w14:textId="77777777" w:rsidR="00C3361D" w:rsidRPr="0069529A" w:rsidRDefault="00C3361D" w:rsidP="00F657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470F37C5" w14:paraId="346D45C6" w14:textId="77777777" w:rsidTr="30AF9BA9">
        <w:tc>
          <w:tcPr>
            <w:tcW w:w="1425" w:type="dxa"/>
          </w:tcPr>
          <w:p w14:paraId="4C172847" w14:textId="77777777" w:rsidR="69DF3DCE" w:rsidRDefault="4B7BB343" w:rsidP="30AF9BA9">
            <w:r w:rsidRPr="30AF9BA9">
              <w:rPr>
                <w:rFonts w:ascii="Corbel" w:hAnsi="Corbel"/>
                <w:smallCaps/>
                <w:sz w:val="24"/>
                <w:szCs w:val="24"/>
              </w:rPr>
              <w:t>EK_02</w:t>
            </w:r>
          </w:p>
        </w:tc>
        <w:tc>
          <w:tcPr>
            <w:tcW w:w="6180" w:type="dxa"/>
          </w:tcPr>
          <w:p w14:paraId="2F7110B9" w14:textId="77777777" w:rsidR="6C9CA3C9" w:rsidRDefault="4D673583" w:rsidP="005B10C0">
            <w:pPr>
              <w:pStyle w:val="Default"/>
              <w:rPr>
                <w:rFonts w:ascii="Corbel" w:hAnsi="Corbel"/>
              </w:rPr>
            </w:pPr>
            <w:r w:rsidRPr="30AF9BA9">
              <w:rPr>
                <w:rFonts w:ascii="Corbel" w:hAnsi="Corbel"/>
              </w:rPr>
              <w:t xml:space="preserve">Zna i rozumie </w:t>
            </w:r>
            <w:r w:rsidR="006E690E">
              <w:rPr>
                <w:rFonts w:ascii="Corbel" w:hAnsi="Corbel"/>
              </w:rPr>
              <w:t xml:space="preserve">makroekonomiczne </w:t>
            </w:r>
            <w:r w:rsidRPr="30AF9BA9">
              <w:rPr>
                <w:rFonts w:ascii="Corbel" w:hAnsi="Corbel"/>
              </w:rPr>
              <w:t>prawidłowości funkcjonowania rynku oraz rolę człowieka w kształtowaniu jego struktur</w:t>
            </w:r>
            <w:r w:rsidR="005B10C0">
              <w:rPr>
                <w:rFonts w:ascii="Corbel" w:hAnsi="Corbel"/>
              </w:rPr>
              <w:t>, w tym w ramach polityki makroekonomicznej</w:t>
            </w:r>
            <w:r w:rsidRPr="30AF9BA9">
              <w:rPr>
                <w:rFonts w:ascii="Corbel" w:hAnsi="Corbel"/>
              </w:rPr>
              <w:t>.</w:t>
            </w:r>
          </w:p>
        </w:tc>
        <w:tc>
          <w:tcPr>
            <w:tcW w:w="2044" w:type="dxa"/>
          </w:tcPr>
          <w:p w14:paraId="1F9B5663" w14:textId="77777777" w:rsidR="6C9CA3C9" w:rsidRDefault="4D673583" w:rsidP="00F657A3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>K_W03</w:t>
            </w:r>
          </w:p>
          <w:p w14:paraId="254DCAE4" w14:textId="77777777" w:rsidR="470F37C5" w:rsidRDefault="470F37C5" w:rsidP="00F657A3">
            <w:pPr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3361D" w:rsidRPr="009C54AE" w14:paraId="382E7B24" w14:textId="77777777" w:rsidTr="30AF9BA9">
        <w:tc>
          <w:tcPr>
            <w:tcW w:w="1425" w:type="dxa"/>
          </w:tcPr>
          <w:p w14:paraId="5F1A9891" w14:textId="77777777" w:rsidR="00C3361D" w:rsidRPr="0069529A" w:rsidRDefault="4B7BB343" w:rsidP="30AF9BA9">
            <w:r w:rsidRPr="30AF9BA9">
              <w:rPr>
                <w:rFonts w:ascii="Corbel" w:hAnsi="Corbel"/>
                <w:smallCaps/>
                <w:sz w:val="24"/>
                <w:szCs w:val="24"/>
              </w:rPr>
              <w:t>EK_03</w:t>
            </w:r>
          </w:p>
          <w:p w14:paraId="1A5BD223" w14:textId="77777777" w:rsidR="00C3361D" w:rsidRPr="0069529A" w:rsidRDefault="00C3361D" w:rsidP="30AF9BA9">
            <w:pPr>
              <w:rPr>
                <w:rFonts w:ascii="Corbel" w:hAnsi="Corbel"/>
                <w:smallCaps/>
                <w:sz w:val="24"/>
                <w:szCs w:val="24"/>
              </w:rPr>
            </w:pPr>
          </w:p>
        </w:tc>
        <w:tc>
          <w:tcPr>
            <w:tcW w:w="6180" w:type="dxa"/>
          </w:tcPr>
          <w:p w14:paraId="4F994BED" w14:textId="77777777" w:rsidR="00B1706F" w:rsidRPr="0069529A" w:rsidRDefault="3CB35707" w:rsidP="00491CC0">
            <w:pPr>
              <w:pStyle w:val="Default"/>
              <w:rPr>
                <w:rFonts w:ascii="Corbel" w:hAnsi="Corbel"/>
              </w:rPr>
            </w:pPr>
            <w:r w:rsidRPr="30AF9BA9">
              <w:rPr>
                <w:rFonts w:ascii="Corbel" w:hAnsi="Corbel"/>
              </w:rPr>
              <w:t xml:space="preserve">Potrafi stosować teoretyczną wiedzę </w:t>
            </w:r>
            <w:r w:rsidR="004B058F">
              <w:rPr>
                <w:rFonts w:ascii="Corbel" w:hAnsi="Corbel"/>
              </w:rPr>
              <w:t>makro</w:t>
            </w:r>
            <w:r w:rsidRPr="30AF9BA9">
              <w:rPr>
                <w:rFonts w:ascii="Corbel" w:hAnsi="Corbel"/>
              </w:rPr>
              <w:t>ekonomiczną do rozwiązywania złożonych i nietypowych problemów w obszarze funkcjonowania i finansowania różnych organizacji</w:t>
            </w:r>
            <w:r w:rsidR="00491CC0">
              <w:rPr>
                <w:rFonts w:ascii="Corbel" w:hAnsi="Corbel"/>
              </w:rPr>
              <w:t>.</w:t>
            </w:r>
          </w:p>
        </w:tc>
        <w:tc>
          <w:tcPr>
            <w:tcW w:w="2044" w:type="dxa"/>
          </w:tcPr>
          <w:p w14:paraId="47029A50" w14:textId="77777777" w:rsidR="00C3361D" w:rsidRPr="0069529A" w:rsidRDefault="00C3361D" w:rsidP="00F657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>K_U02</w:t>
            </w:r>
          </w:p>
          <w:p w14:paraId="49E6D963" w14:textId="77777777" w:rsidR="00A05056" w:rsidRPr="0069529A" w:rsidRDefault="00A05056" w:rsidP="00F657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470F37C5" w14:paraId="207078C9" w14:textId="77777777" w:rsidTr="30AF9BA9">
        <w:tc>
          <w:tcPr>
            <w:tcW w:w="1425" w:type="dxa"/>
          </w:tcPr>
          <w:p w14:paraId="6A36D530" w14:textId="77777777" w:rsidR="54679554" w:rsidRDefault="0C205C89" w:rsidP="30AF9BA9">
            <w:r w:rsidRPr="30AF9BA9">
              <w:rPr>
                <w:rFonts w:ascii="Corbel" w:hAnsi="Corbel"/>
                <w:smallCaps/>
                <w:sz w:val="24"/>
                <w:szCs w:val="24"/>
              </w:rPr>
              <w:t>EK_04</w:t>
            </w:r>
          </w:p>
        </w:tc>
        <w:tc>
          <w:tcPr>
            <w:tcW w:w="6180" w:type="dxa"/>
          </w:tcPr>
          <w:p w14:paraId="549D8CB8" w14:textId="77777777" w:rsidR="470F37C5" w:rsidRDefault="6677B720" w:rsidP="30AF9BA9">
            <w:pPr>
              <w:pStyle w:val="Default"/>
              <w:rPr>
                <w:rFonts w:ascii="Corbel" w:hAnsi="Corbel"/>
                <w:color w:val="auto"/>
              </w:rPr>
            </w:pPr>
            <w:r w:rsidRPr="30AF9BA9">
              <w:rPr>
                <w:rFonts w:ascii="Corbel" w:hAnsi="Corbel"/>
              </w:rPr>
              <w:t xml:space="preserve">Potrafi pozyskiwać i analizować dane </w:t>
            </w:r>
            <w:r w:rsidR="005B10C0">
              <w:rPr>
                <w:rFonts w:ascii="Corbel" w:hAnsi="Corbel"/>
              </w:rPr>
              <w:t xml:space="preserve">makroekonomiczne </w:t>
            </w:r>
            <w:r w:rsidRPr="30AF9BA9">
              <w:rPr>
                <w:rFonts w:ascii="Corbel" w:hAnsi="Corbel"/>
              </w:rPr>
              <w:t>dotyczące procesów rozwoju gospodarczego i społecznego oraz projektować zadania badawcze</w:t>
            </w:r>
            <w:r w:rsidR="006E690E">
              <w:rPr>
                <w:rFonts w:ascii="Corbel" w:hAnsi="Corbel"/>
              </w:rPr>
              <w:t xml:space="preserve"> o charakterze makroekonomicznym</w:t>
            </w:r>
            <w:r w:rsidRPr="30AF9BA9">
              <w:rPr>
                <w:rFonts w:ascii="Corbel" w:hAnsi="Corbel"/>
              </w:rPr>
              <w:t xml:space="preserve"> i proponować sposoby ich realizacji.</w:t>
            </w:r>
          </w:p>
        </w:tc>
        <w:tc>
          <w:tcPr>
            <w:tcW w:w="2044" w:type="dxa"/>
          </w:tcPr>
          <w:p w14:paraId="3B2C5978" w14:textId="77777777" w:rsidR="308D29D3" w:rsidRDefault="3FD2255A" w:rsidP="00F657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>K_U03</w:t>
            </w:r>
          </w:p>
          <w:p w14:paraId="2F711647" w14:textId="77777777" w:rsidR="470F37C5" w:rsidRDefault="470F37C5" w:rsidP="00F657A3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470F37C5" w14:paraId="49583532" w14:textId="77777777" w:rsidTr="30AF9BA9">
        <w:tc>
          <w:tcPr>
            <w:tcW w:w="1425" w:type="dxa"/>
          </w:tcPr>
          <w:p w14:paraId="15D68C71" w14:textId="77777777" w:rsidR="308D29D3" w:rsidRDefault="3FD2255A" w:rsidP="30AF9BA9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30AF9BA9">
              <w:rPr>
                <w:rFonts w:ascii="Corbel" w:hAnsi="Corbel"/>
                <w:smallCaps/>
                <w:sz w:val="24"/>
                <w:szCs w:val="24"/>
              </w:rPr>
              <w:lastRenderedPageBreak/>
              <w:t>EK_05</w:t>
            </w:r>
          </w:p>
          <w:p w14:paraId="62D68139" w14:textId="77777777" w:rsidR="470F37C5" w:rsidRDefault="470F37C5" w:rsidP="30AF9BA9">
            <w:pPr>
              <w:rPr>
                <w:rFonts w:ascii="Corbel" w:hAnsi="Corbel"/>
                <w:smallCaps/>
                <w:sz w:val="24"/>
                <w:szCs w:val="24"/>
              </w:rPr>
            </w:pPr>
          </w:p>
        </w:tc>
        <w:tc>
          <w:tcPr>
            <w:tcW w:w="6180" w:type="dxa"/>
          </w:tcPr>
          <w:p w14:paraId="5A284E0F" w14:textId="77777777" w:rsidR="470F37C5" w:rsidRDefault="01ADF669" w:rsidP="006A7068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30AF9BA9">
              <w:rPr>
                <w:rFonts w:ascii="Corbel" w:eastAsia="Times New Roman" w:hAnsi="Corbel"/>
                <w:sz w:val="24"/>
                <w:szCs w:val="24"/>
              </w:rPr>
              <w:t xml:space="preserve">Potrafi wykorzystywać wiedzę </w:t>
            </w:r>
            <w:r w:rsidR="006A7068">
              <w:rPr>
                <w:rFonts w:ascii="Corbel" w:eastAsia="Times New Roman" w:hAnsi="Corbel"/>
                <w:sz w:val="24"/>
                <w:szCs w:val="24"/>
              </w:rPr>
              <w:t>makro</w:t>
            </w:r>
            <w:r w:rsidRPr="30AF9BA9">
              <w:rPr>
                <w:rFonts w:ascii="Corbel" w:eastAsia="Times New Roman" w:hAnsi="Corbel"/>
                <w:sz w:val="24"/>
                <w:szCs w:val="24"/>
              </w:rPr>
              <w:t xml:space="preserve">ekonomiczną w procesie poszukiwania optymalnych rozwiązań problemów gospodarczych i </w:t>
            </w:r>
            <w:r w:rsidR="5879BAC3" w:rsidRPr="30AF9BA9">
              <w:rPr>
                <w:rFonts w:ascii="Corbel" w:eastAsia="Times New Roman" w:hAnsi="Corbel"/>
                <w:sz w:val="24"/>
                <w:szCs w:val="24"/>
              </w:rPr>
              <w:t>społecznych</w:t>
            </w:r>
            <w:r w:rsidR="006A7068">
              <w:rPr>
                <w:rFonts w:ascii="Corbel" w:eastAsia="Times New Roman" w:hAnsi="Corbel"/>
                <w:sz w:val="24"/>
                <w:szCs w:val="24"/>
              </w:rPr>
              <w:t>.</w:t>
            </w:r>
          </w:p>
        </w:tc>
        <w:tc>
          <w:tcPr>
            <w:tcW w:w="2044" w:type="dxa"/>
          </w:tcPr>
          <w:p w14:paraId="574773EF" w14:textId="77777777" w:rsidR="308D29D3" w:rsidRDefault="3FD2255A" w:rsidP="00F657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>K_U06</w:t>
            </w:r>
          </w:p>
          <w:p w14:paraId="6B377389" w14:textId="77777777" w:rsidR="470F37C5" w:rsidRDefault="470F37C5" w:rsidP="00F657A3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30AF9BA9" w14:paraId="6D7E1C55" w14:textId="77777777" w:rsidTr="30AF9BA9">
        <w:tc>
          <w:tcPr>
            <w:tcW w:w="1425" w:type="dxa"/>
          </w:tcPr>
          <w:p w14:paraId="57FDA4B1" w14:textId="77777777" w:rsidR="7B583C38" w:rsidRDefault="7B583C38" w:rsidP="30AF9BA9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30AF9BA9">
              <w:rPr>
                <w:rFonts w:ascii="Corbel" w:hAnsi="Corbel"/>
                <w:smallCaps/>
                <w:sz w:val="24"/>
                <w:szCs w:val="24"/>
              </w:rPr>
              <w:t>EK_06</w:t>
            </w:r>
          </w:p>
          <w:p w14:paraId="38A3F8DC" w14:textId="77777777" w:rsidR="30AF9BA9" w:rsidRDefault="30AF9BA9" w:rsidP="30AF9BA9">
            <w:pPr>
              <w:rPr>
                <w:rFonts w:ascii="Corbel" w:hAnsi="Corbel"/>
                <w:smallCaps/>
                <w:sz w:val="24"/>
                <w:szCs w:val="24"/>
              </w:rPr>
            </w:pPr>
          </w:p>
        </w:tc>
        <w:tc>
          <w:tcPr>
            <w:tcW w:w="6180" w:type="dxa"/>
          </w:tcPr>
          <w:p w14:paraId="058EF29B" w14:textId="77777777" w:rsidR="69A3E5C5" w:rsidRDefault="69A3E5C5" w:rsidP="30AF9BA9">
            <w:pPr>
              <w:spacing w:line="24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30AF9BA9">
              <w:rPr>
                <w:rFonts w:ascii="Corbel" w:eastAsia="Times New Roman" w:hAnsi="Corbel"/>
                <w:sz w:val="24"/>
                <w:szCs w:val="24"/>
              </w:rPr>
              <w:t>Potrafi planować i organizować pracę indywidualną oraz w zespole, pracować w grupie, przyjmując w niej różne role</w:t>
            </w:r>
            <w:r w:rsidR="2848CAF7" w:rsidRPr="30AF9BA9">
              <w:rPr>
                <w:rFonts w:ascii="Corbel" w:eastAsia="Times New Roman" w:hAnsi="Corbel"/>
                <w:sz w:val="24"/>
                <w:szCs w:val="24"/>
              </w:rPr>
              <w:t xml:space="preserve"> oraz współodpowiedzialność za realizowane zadania</w:t>
            </w:r>
            <w:r w:rsidR="006A7068">
              <w:rPr>
                <w:rFonts w:ascii="Corbel" w:eastAsia="Times New Roman" w:hAnsi="Corbel"/>
                <w:sz w:val="24"/>
                <w:szCs w:val="24"/>
              </w:rPr>
              <w:t xml:space="preserve"> dotyczące zagadnień makroekonomicznych</w:t>
            </w:r>
            <w:r w:rsidR="2848CAF7" w:rsidRPr="30AF9BA9">
              <w:rPr>
                <w:rFonts w:ascii="Corbel" w:eastAsia="Times New Roman" w:hAnsi="Corbel"/>
                <w:sz w:val="24"/>
                <w:szCs w:val="24"/>
              </w:rPr>
              <w:t>, także o charakterze interdyscyplinarnym</w:t>
            </w:r>
          </w:p>
        </w:tc>
        <w:tc>
          <w:tcPr>
            <w:tcW w:w="2044" w:type="dxa"/>
          </w:tcPr>
          <w:p w14:paraId="57FDE040" w14:textId="77777777" w:rsidR="7B583C38" w:rsidRDefault="7B583C38" w:rsidP="00F657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>K_U10</w:t>
            </w:r>
          </w:p>
          <w:p w14:paraId="4190DD14" w14:textId="77777777" w:rsidR="30AF9BA9" w:rsidRDefault="30AF9BA9" w:rsidP="00F657A3">
            <w:pPr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3361D" w:rsidRPr="009C54AE" w14:paraId="56FE8E72" w14:textId="77777777" w:rsidTr="30AF9BA9">
        <w:tc>
          <w:tcPr>
            <w:tcW w:w="1425" w:type="dxa"/>
          </w:tcPr>
          <w:p w14:paraId="1A11E171" w14:textId="77777777" w:rsidR="00C3361D" w:rsidRPr="0069529A" w:rsidRDefault="2693C940" w:rsidP="30AF9BA9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30AF9BA9">
              <w:rPr>
                <w:rFonts w:ascii="Corbel" w:hAnsi="Corbel"/>
                <w:smallCaps/>
                <w:sz w:val="24"/>
                <w:szCs w:val="24"/>
              </w:rPr>
              <w:t>EK_07</w:t>
            </w:r>
          </w:p>
          <w:p w14:paraId="3B026991" w14:textId="77777777" w:rsidR="00C3361D" w:rsidRPr="0069529A" w:rsidRDefault="00C3361D" w:rsidP="30AF9BA9">
            <w:pPr>
              <w:rPr>
                <w:rFonts w:ascii="Corbel" w:hAnsi="Corbel"/>
                <w:smallCaps/>
                <w:sz w:val="24"/>
                <w:szCs w:val="24"/>
              </w:rPr>
            </w:pPr>
          </w:p>
        </w:tc>
        <w:tc>
          <w:tcPr>
            <w:tcW w:w="6180" w:type="dxa"/>
          </w:tcPr>
          <w:p w14:paraId="6698BE62" w14:textId="77777777" w:rsidR="00B1706F" w:rsidRPr="00C7410F" w:rsidRDefault="00C3361D" w:rsidP="30AF9BA9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eastAsia="Times New Roman" w:hAnsi="Corbel"/>
                <w:sz w:val="24"/>
                <w:szCs w:val="24"/>
              </w:rPr>
              <w:t xml:space="preserve">Jest gotów do </w:t>
            </w:r>
            <w:r w:rsidR="3CB35707" w:rsidRPr="30AF9BA9">
              <w:rPr>
                <w:rFonts w:ascii="Corbel" w:hAnsi="Corbel"/>
                <w:sz w:val="24"/>
                <w:szCs w:val="24"/>
              </w:rPr>
              <w:t xml:space="preserve">krytycznej oceny posiadanej wiedzy </w:t>
            </w:r>
            <w:r w:rsidR="006A7068">
              <w:rPr>
                <w:rFonts w:ascii="Corbel" w:hAnsi="Corbel"/>
                <w:sz w:val="24"/>
                <w:szCs w:val="24"/>
              </w:rPr>
              <w:t>makro</w:t>
            </w:r>
            <w:r w:rsidR="3CB35707" w:rsidRPr="30AF9BA9">
              <w:rPr>
                <w:rFonts w:ascii="Corbel" w:hAnsi="Corbel"/>
                <w:sz w:val="24"/>
                <w:szCs w:val="24"/>
              </w:rPr>
              <w:t xml:space="preserve">ekonomicznej i odbieranych treści oraz ciągłego poznawania zmieniających się </w:t>
            </w:r>
            <w:r w:rsidR="005B10C0">
              <w:rPr>
                <w:rFonts w:ascii="Corbel" w:hAnsi="Corbel"/>
                <w:sz w:val="24"/>
                <w:szCs w:val="24"/>
              </w:rPr>
              <w:t xml:space="preserve">makroekonomicznych </w:t>
            </w:r>
            <w:r w:rsidR="3CB35707" w:rsidRPr="30AF9BA9">
              <w:rPr>
                <w:rFonts w:ascii="Corbel" w:hAnsi="Corbel"/>
                <w:sz w:val="24"/>
                <w:szCs w:val="24"/>
              </w:rPr>
              <w:t>warunków gospodarowania.</w:t>
            </w:r>
          </w:p>
        </w:tc>
        <w:tc>
          <w:tcPr>
            <w:tcW w:w="2044" w:type="dxa"/>
          </w:tcPr>
          <w:p w14:paraId="0CCCA639" w14:textId="77777777" w:rsidR="00C3361D" w:rsidRPr="0069529A" w:rsidRDefault="00C3361D" w:rsidP="00F657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>K_K01</w:t>
            </w:r>
          </w:p>
          <w:p w14:paraId="22118C69" w14:textId="77777777" w:rsidR="00C3361D" w:rsidRPr="0069529A" w:rsidRDefault="00C3361D" w:rsidP="00F657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644585C" w14:textId="77777777" w:rsidR="00C3361D" w:rsidRPr="0069529A" w:rsidRDefault="00C3361D" w:rsidP="00F657A3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EABA11F" w14:textId="77777777" w:rsidR="470F37C5" w:rsidRDefault="470F37C5" w:rsidP="470F37C5">
      <w:pPr>
        <w:pStyle w:val="Punktygwne"/>
        <w:spacing w:before="0" w:after="0"/>
        <w:rPr>
          <w:rFonts w:ascii="Corbel" w:hAnsi="Corbel"/>
          <w:b w:val="0"/>
        </w:rPr>
      </w:pPr>
    </w:p>
    <w:p w14:paraId="1951302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5AB2096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B1EE90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3361D" w:rsidRPr="009C54AE" w14:paraId="6661E7DB" w14:textId="77777777" w:rsidTr="30AF9BA9">
        <w:tc>
          <w:tcPr>
            <w:tcW w:w="9639" w:type="dxa"/>
          </w:tcPr>
          <w:p w14:paraId="6BDF08CF" w14:textId="77777777" w:rsidR="00C3361D" w:rsidRPr="009C54AE" w:rsidRDefault="00C3361D" w:rsidP="00134D3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361D" w:rsidRPr="009C54AE" w14:paraId="477E41B5" w14:textId="77777777" w:rsidTr="30AF9BA9">
        <w:tc>
          <w:tcPr>
            <w:tcW w:w="9639" w:type="dxa"/>
          </w:tcPr>
          <w:p w14:paraId="5508A3BC" w14:textId="77777777" w:rsidR="00C3361D" w:rsidRPr="0069529A" w:rsidRDefault="00C3361D" w:rsidP="00134D3C">
            <w:pPr>
              <w:spacing w:after="0"/>
              <w:jc w:val="both"/>
              <w:rPr>
                <w:rFonts w:ascii="Corbel" w:hAnsi="Corbel"/>
                <w:sz w:val="24"/>
              </w:rPr>
            </w:pPr>
            <w:r w:rsidRPr="0069529A">
              <w:rPr>
                <w:rFonts w:ascii="Corbel" w:hAnsi="Corbel"/>
                <w:sz w:val="24"/>
              </w:rPr>
              <w:t>Wprowadzenie do makroekonomii – pojęcie i przedmiot makroekonomii</w:t>
            </w:r>
          </w:p>
        </w:tc>
      </w:tr>
      <w:tr w:rsidR="00C3361D" w:rsidRPr="009C54AE" w14:paraId="3DF99FAF" w14:textId="77777777" w:rsidTr="30AF9BA9">
        <w:tc>
          <w:tcPr>
            <w:tcW w:w="9639" w:type="dxa"/>
          </w:tcPr>
          <w:p w14:paraId="51AB917F" w14:textId="77777777" w:rsidR="00C3361D" w:rsidRPr="0069529A" w:rsidRDefault="00C3361D" w:rsidP="00134D3C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bCs/>
                <w:sz w:val="24"/>
              </w:rPr>
            </w:pPr>
            <w:r w:rsidRPr="0069529A">
              <w:rPr>
                <w:rFonts w:ascii="Corbel" w:hAnsi="Corbel"/>
                <w:sz w:val="24"/>
              </w:rPr>
              <w:t>Szkoły myślenia ekonomicznego w makroekonomii – parady</w:t>
            </w:r>
            <w:r>
              <w:rPr>
                <w:rFonts w:ascii="Corbel" w:hAnsi="Corbel"/>
                <w:sz w:val="24"/>
              </w:rPr>
              <w:t>gmat neoklasyczny i keynesowski.</w:t>
            </w:r>
            <w:r w:rsidRPr="0069529A">
              <w:rPr>
                <w:rFonts w:ascii="Corbel" w:hAnsi="Corbel"/>
                <w:sz w:val="24"/>
              </w:rPr>
              <w:t xml:space="preserve"> </w:t>
            </w:r>
          </w:p>
        </w:tc>
      </w:tr>
      <w:tr w:rsidR="00C3361D" w:rsidRPr="009C54AE" w14:paraId="5B309EC8" w14:textId="77777777" w:rsidTr="30AF9BA9">
        <w:tc>
          <w:tcPr>
            <w:tcW w:w="9639" w:type="dxa"/>
          </w:tcPr>
          <w:p w14:paraId="2C6FE1A7" w14:textId="77777777" w:rsidR="00C3361D" w:rsidRPr="0069529A" w:rsidRDefault="00C3361D" w:rsidP="00134D3C">
            <w:pPr>
              <w:spacing w:after="0"/>
              <w:jc w:val="both"/>
              <w:rPr>
                <w:rFonts w:ascii="Corbel" w:hAnsi="Corbel"/>
                <w:sz w:val="24"/>
              </w:rPr>
            </w:pPr>
            <w:r w:rsidRPr="0069529A">
              <w:rPr>
                <w:rFonts w:ascii="Corbel" w:hAnsi="Corbel"/>
                <w:sz w:val="24"/>
              </w:rPr>
              <w:t>Procesy tworzenia wartości i produkcji w gospodarce. Podstawowe kategorie makroekonomii w postaci zasobów i strumieni. Podstawowe kategorie produktu i dochodu narodowego. Produkt narodowy brutto i dochód narodowy. Mierniki dobrobytu ekonomicznego.</w:t>
            </w:r>
          </w:p>
        </w:tc>
      </w:tr>
      <w:tr w:rsidR="00C3361D" w:rsidRPr="009C54AE" w14:paraId="33F43A16" w14:textId="77777777" w:rsidTr="30AF9BA9">
        <w:tc>
          <w:tcPr>
            <w:tcW w:w="9639" w:type="dxa"/>
          </w:tcPr>
          <w:p w14:paraId="734833B2" w14:textId="77777777" w:rsidR="00C3361D" w:rsidRPr="0069529A" w:rsidRDefault="00C3361D" w:rsidP="00134D3C">
            <w:pPr>
              <w:spacing w:after="0"/>
              <w:jc w:val="both"/>
              <w:rPr>
                <w:rFonts w:ascii="Corbel" w:hAnsi="Corbel"/>
                <w:sz w:val="24"/>
              </w:rPr>
            </w:pPr>
            <w:r w:rsidRPr="002549B0">
              <w:rPr>
                <w:rFonts w:ascii="Corbel" w:hAnsi="Corbel"/>
                <w:sz w:val="24"/>
              </w:rPr>
              <w:t>Państwo w gospodarce rynkowej. Model społecznej gospodarki rynkowej.</w:t>
            </w:r>
          </w:p>
        </w:tc>
      </w:tr>
      <w:tr w:rsidR="00C3361D" w:rsidRPr="009C54AE" w14:paraId="345840D9" w14:textId="77777777" w:rsidTr="30AF9BA9">
        <w:tc>
          <w:tcPr>
            <w:tcW w:w="9639" w:type="dxa"/>
          </w:tcPr>
          <w:p w14:paraId="3B6532BD" w14:textId="77777777" w:rsidR="00C3361D" w:rsidRPr="0069529A" w:rsidRDefault="00C3361D" w:rsidP="00134D3C">
            <w:pPr>
              <w:spacing w:after="0"/>
              <w:jc w:val="both"/>
              <w:rPr>
                <w:rFonts w:ascii="Corbel" w:hAnsi="Corbel"/>
                <w:sz w:val="24"/>
              </w:rPr>
            </w:pPr>
            <w:r w:rsidRPr="0069529A">
              <w:rPr>
                <w:rFonts w:ascii="Corbel" w:hAnsi="Corbel"/>
                <w:sz w:val="24"/>
              </w:rPr>
              <w:t>Mechanizm równowagi w gospodarce. Pojęcie mechanizmu równowagi. Funkcja konsumpcji. Funkcja oszczędności. Równowaga inwestycji i oszczędności. Funkcja agregatowego popytu. Mnożnik. Paradoks zapobiegliwości.</w:t>
            </w:r>
          </w:p>
        </w:tc>
      </w:tr>
      <w:tr w:rsidR="00C3361D" w:rsidRPr="009C54AE" w14:paraId="330F6CF9" w14:textId="77777777" w:rsidTr="30AF9BA9">
        <w:tc>
          <w:tcPr>
            <w:tcW w:w="9639" w:type="dxa"/>
          </w:tcPr>
          <w:p w14:paraId="38BC838C" w14:textId="77777777" w:rsidR="00C3361D" w:rsidRPr="0069529A" w:rsidRDefault="00C3361D" w:rsidP="00134D3C">
            <w:pPr>
              <w:spacing w:after="0"/>
              <w:jc w:val="both"/>
              <w:rPr>
                <w:rFonts w:ascii="Corbel" w:hAnsi="Corbel"/>
                <w:sz w:val="24"/>
              </w:rPr>
            </w:pPr>
            <w:r>
              <w:rPr>
                <w:rFonts w:ascii="Corbel" w:hAnsi="Corbel"/>
                <w:sz w:val="24"/>
              </w:rPr>
              <w:t>Budżet państwa i polityka fiskalna państwa</w:t>
            </w:r>
            <w:r w:rsidRPr="0069529A">
              <w:rPr>
                <w:rFonts w:ascii="Corbel" w:hAnsi="Corbel"/>
                <w:sz w:val="24"/>
              </w:rPr>
              <w:t xml:space="preserve"> – budżet państwa a popyt globalny, mnożnik zrównoważonego budżetu, środki polityki fiskalnej a stabilizacja gospodarki, deficyt budżetowy i dług publiczny.</w:t>
            </w:r>
          </w:p>
        </w:tc>
      </w:tr>
      <w:tr w:rsidR="00C3361D" w:rsidRPr="009C54AE" w14:paraId="7BAD4B8E" w14:textId="77777777" w:rsidTr="30AF9BA9">
        <w:tc>
          <w:tcPr>
            <w:tcW w:w="9639" w:type="dxa"/>
          </w:tcPr>
          <w:p w14:paraId="71D4617F" w14:textId="77777777" w:rsidR="00C3361D" w:rsidRPr="0069529A" w:rsidRDefault="00C3361D" w:rsidP="00134D3C">
            <w:pPr>
              <w:spacing w:after="0"/>
              <w:jc w:val="both"/>
              <w:rPr>
                <w:rFonts w:ascii="Corbel" w:hAnsi="Corbel"/>
                <w:sz w:val="24"/>
              </w:rPr>
            </w:pPr>
            <w:r w:rsidRPr="0069529A">
              <w:rPr>
                <w:rFonts w:ascii="Corbel" w:hAnsi="Corbel"/>
                <w:sz w:val="24"/>
              </w:rPr>
              <w:t>Istota i pomiar inflacji. Rodzaje inflacji. Przyczyny inflacji. Skutki inflacji. Inflacja – przyczyny, typy, rodz</w:t>
            </w:r>
            <w:r>
              <w:rPr>
                <w:rFonts w:ascii="Corbel" w:hAnsi="Corbel"/>
                <w:sz w:val="24"/>
              </w:rPr>
              <w:t>aje i sposoby pomiaru inflacji. M</w:t>
            </w:r>
            <w:r w:rsidRPr="0069529A">
              <w:rPr>
                <w:rFonts w:ascii="Corbel" w:hAnsi="Corbel"/>
                <w:sz w:val="24"/>
              </w:rPr>
              <w:t>etody walki z inflacją. Inflacja</w:t>
            </w:r>
            <w:r>
              <w:rPr>
                <w:rFonts w:ascii="Corbel" w:hAnsi="Corbel"/>
                <w:sz w:val="24"/>
              </w:rPr>
              <w:t xml:space="preserve"> a bezrobocie.</w:t>
            </w:r>
          </w:p>
        </w:tc>
      </w:tr>
      <w:tr w:rsidR="00C3361D" w:rsidRPr="009C54AE" w14:paraId="0CD44DED" w14:textId="77777777" w:rsidTr="30AF9BA9">
        <w:tc>
          <w:tcPr>
            <w:tcW w:w="9639" w:type="dxa"/>
          </w:tcPr>
          <w:p w14:paraId="423881B1" w14:textId="77777777" w:rsidR="00C3361D" w:rsidRPr="0069529A" w:rsidRDefault="00C3361D" w:rsidP="30AF9BA9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>Makroekonomia gospodarki otwartej. Podstawowe pojęcia. Handel międzynarodowy a wzrost gospodarczy. Mnożnik inwestycyjny i eksportowy, super</w:t>
            </w:r>
            <w:r w:rsidR="4E37FDD0" w:rsidRPr="30AF9BA9">
              <w:rPr>
                <w:rFonts w:ascii="Corbel" w:hAnsi="Corbel"/>
                <w:sz w:val="24"/>
                <w:szCs w:val="24"/>
              </w:rPr>
              <w:t>-</w:t>
            </w:r>
            <w:r w:rsidRPr="30AF9BA9">
              <w:rPr>
                <w:rFonts w:ascii="Corbel" w:hAnsi="Corbel"/>
                <w:sz w:val="24"/>
                <w:szCs w:val="24"/>
              </w:rPr>
              <w:t>mnożnik.</w:t>
            </w:r>
          </w:p>
        </w:tc>
      </w:tr>
      <w:tr w:rsidR="00C3361D" w:rsidRPr="009C54AE" w14:paraId="5D88BAB9" w14:textId="77777777" w:rsidTr="30AF9BA9">
        <w:tc>
          <w:tcPr>
            <w:tcW w:w="9639" w:type="dxa"/>
          </w:tcPr>
          <w:p w14:paraId="47BE42C8" w14:textId="77777777" w:rsidR="00C3361D" w:rsidRPr="0069529A" w:rsidRDefault="00C3361D" w:rsidP="00134D3C">
            <w:pPr>
              <w:spacing w:after="0"/>
              <w:jc w:val="both"/>
              <w:rPr>
                <w:rFonts w:ascii="Corbel" w:hAnsi="Corbel"/>
                <w:sz w:val="24"/>
              </w:rPr>
            </w:pPr>
            <w:r w:rsidRPr="0069529A">
              <w:rPr>
                <w:rFonts w:ascii="Corbel" w:hAnsi="Corbel"/>
                <w:sz w:val="24"/>
              </w:rPr>
              <w:t xml:space="preserve">Bilans płatniczy. Równowaga zewnętrzna i wewnętrzna gospodarki otwartej. </w:t>
            </w:r>
          </w:p>
          <w:p w14:paraId="6914C9A5" w14:textId="77777777" w:rsidR="00C3361D" w:rsidRPr="0069529A" w:rsidRDefault="00C3361D" w:rsidP="00134D3C">
            <w:pPr>
              <w:spacing w:after="0"/>
              <w:jc w:val="both"/>
              <w:rPr>
                <w:rFonts w:ascii="Corbel" w:hAnsi="Corbel"/>
                <w:sz w:val="24"/>
              </w:rPr>
            </w:pPr>
            <w:r w:rsidRPr="0069529A">
              <w:rPr>
                <w:rFonts w:ascii="Corbel" w:hAnsi="Corbel"/>
                <w:sz w:val="24"/>
              </w:rPr>
              <w:t>Pojęcie bilansu płatniczego. Budowa bilansu płatniczego. Równowaga bilansu płatniczego. Przyczyny nierównowagi bilansu płatniczego w krótkim okresie. Mechanizmy automatycznego przywracania równowagi. Nierównowaga bilansu płatniczego w długim okresie. Istota równowagi zewnętrznej i wewnętrznej.</w:t>
            </w:r>
          </w:p>
        </w:tc>
      </w:tr>
    </w:tbl>
    <w:p w14:paraId="617027B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6B18A6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416635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3361D" w:rsidRPr="009C54AE" w14:paraId="01E8AAC8" w14:textId="77777777" w:rsidTr="30AF9BA9">
        <w:tc>
          <w:tcPr>
            <w:tcW w:w="9639" w:type="dxa"/>
          </w:tcPr>
          <w:p w14:paraId="69EE9C22" w14:textId="77777777" w:rsidR="00C3361D" w:rsidRPr="009C54AE" w:rsidRDefault="00C3361D" w:rsidP="00134D3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3361D" w:rsidRPr="009C54AE" w14:paraId="6C076BFA" w14:textId="77777777" w:rsidTr="30AF9BA9">
        <w:tc>
          <w:tcPr>
            <w:tcW w:w="9639" w:type="dxa"/>
          </w:tcPr>
          <w:p w14:paraId="55EC79BF" w14:textId="77777777" w:rsidR="00C3361D" w:rsidRPr="0069529A" w:rsidRDefault="00C3361D" w:rsidP="00134D3C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69529A">
              <w:rPr>
                <w:rFonts w:ascii="Corbel" w:hAnsi="Corbel"/>
                <w:sz w:val="24"/>
              </w:rPr>
              <w:lastRenderedPageBreak/>
              <w:t xml:space="preserve">Wprowadzenie do makroekonomii – pojęcie i przedmiot makroekonomii. Różnice między mikro- i makroekonomią. Podstawowe problemy i zagadnienia makroekonomiczne. </w:t>
            </w:r>
          </w:p>
        </w:tc>
      </w:tr>
      <w:tr w:rsidR="00C3361D" w:rsidRPr="009C54AE" w14:paraId="1A82FA11" w14:textId="77777777" w:rsidTr="30AF9BA9">
        <w:tc>
          <w:tcPr>
            <w:tcW w:w="9639" w:type="dxa"/>
          </w:tcPr>
          <w:p w14:paraId="73C6539F" w14:textId="77777777" w:rsidR="00C3361D" w:rsidRPr="0069529A" w:rsidRDefault="00C3361D" w:rsidP="00134D3C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69529A">
              <w:rPr>
                <w:rFonts w:ascii="Corbel" w:hAnsi="Corbel"/>
                <w:sz w:val="24"/>
              </w:rPr>
              <w:t>Modelowe</w:t>
            </w:r>
            <w:r>
              <w:rPr>
                <w:rFonts w:ascii="Corbel" w:hAnsi="Corbel"/>
                <w:sz w:val="24"/>
              </w:rPr>
              <w:t xml:space="preserve"> ujęcie gospodarki rynkowej </w:t>
            </w:r>
            <w:r w:rsidRPr="00A24E73">
              <w:rPr>
                <w:rFonts w:ascii="Corbel" w:hAnsi="Corbel"/>
                <w:sz w:val="24"/>
              </w:rPr>
              <w:t>–</w:t>
            </w:r>
            <w:r>
              <w:rPr>
                <w:rFonts w:ascii="Corbel" w:hAnsi="Corbel"/>
                <w:sz w:val="24"/>
              </w:rPr>
              <w:t xml:space="preserve"> ruch okrężny:</w:t>
            </w:r>
            <w:r w:rsidRPr="0069529A">
              <w:rPr>
                <w:rFonts w:ascii="Corbel" w:hAnsi="Corbel"/>
                <w:sz w:val="24"/>
              </w:rPr>
              <w:t xml:space="preserve"> podstawowe pojęcia, agregaty</w:t>
            </w:r>
            <w:r>
              <w:rPr>
                <w:rFonts w:ascii="Corbel" w:hAnsi="Corbel"/>
                <w:sz w:val="24"/>
              </w:rPr>
              <w:t xml:space="preserve"> i tożsamości makroekonomiczne oraz</w:t>
            </w:r>
            <w:r w:rsidRPr="0069529A">
              <w:rPr>
                <w:rFonts w:ascii="Corbel" w:hAnsi="Corbel"/>
                <w:sz w:val="24"/>
              </w:rPr>
              <w:t xml:space="preserve"> ich empiryczna obserwacja.</w:t>
            </w:r>
          </w:p>
        </w:tc>
      </w:tr>
      <w:tr w:rsidR="00C3361D" w:rsidRPr="009C54AE" w14:paraId="3FF2DCFE" w14:textId="77777777" w:rsidTr="30AF9BA9">
        <w:tc>
          <w:tcPr>
            <w:tcW w:w="9639" w:type="dxa"/>
          </w:tcPr>
          <w:p w14:paraId="2DC02908" w14:textId="77777777" w:rsidR="00C3361D" w:rsidRPr="0069529A" w:rsidRDefault="00C3361D" w:rsidP="30AF9BA9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 xml:space="preserve">Makroekonomiczny pomiar gospodarki </w:t>
            </w:r>
            <w:r w:rsidR="0EE26F51" w:rsidRPr="30AF9BA9">
              <w:rPr>
                <w:rFonts w:ascii="Corbel" w:hAnsi="Corbel"/>
                <w:sz w:val="24"/>
                <w:szCs w:val="24"/>
              </w:rPr>
              <w:t>–</w:t>
            </w:r>
            <w:r w:rsidRPr="30AF9BA9">
              <w:rPr>
                <w:rFonts w:ascii="Corbel" w:hAnsi="Corbel"/>
                <w:sz w:val="24"/>
                <w:szCs w:val="24"/>
              </w:rPr>
              <w:t xml:space="preserve"> pojęcie i zastosowanie systemu rachunków narodowych. Mierniki makroekonomiczne i ich pomiar – metody obliczania, mierniki netto i brutto, mierniki w cenach rynkowych i w cenach czynników wytwórczych, ujęcie nominalne i realne, ujęcie per capita. Mierniki wzrostu i rozwoju społeczno- gospodarczego.</w:t>
            </w:r>
          </w:p>
        </w:tc>
      </w:tr>
      <w:tr w:rsidR="00C3361D" w:rsidRPr="009C54AE" w14:paraId="2E5ECB20" w14:textId="77777777" w:rsidTr="30AF9BA9">
        <w:tc>
          <w:tcPr>
            <w:tcW w:w="9639" w:type="dxa"/>
          </w:tcPr>
          <w:p w14:paraId="6314C1E1" w14:textId="77777777" w:rsidR="00C3361D" w:rsidRPr="0069529A" w:rsidRDefault="00C3361D" w:rsidP="00134D3C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69529A">
              <w:rPr>
                <w:rFonts w:ascii="Corbel" w:hAnsi="Corbel"/>
                <w:sz w:val="24"/>
              </w:rPr>
              <w:t>Równowaga makroekonomiczna w ujęciu keynesowskim – założenia modelu, podstawowe wielkości i zależności modelowe, zalecenia modelowe.</w:t>
            </w:r>
          </w:p>
        </w:tc>
      </w:tr>
      <w:tr w:rsidR="00C3361D" w:rsidRPr="009C54AE" w14:paraId="68467B6B" w14:textId="77777777" w:rsidTr="30AF9BA9">
        <w:tc>
          <w:tcPr>
            <w:tcW w:w="9639" w:type="dxa"/>
          </w:tcPr>
          <w:p w14:paraId="05A3642B" w14:textId="77777777" w:rsidR="00C3361D" w:rsidRPr="0069529A" w:rsidRDefault="00C3361D" w:rsidP="30AF9BA9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>Budżet państwa i jego struktura oraz polityka fiskalna i jej rodzaje. Sposoby finansowania deficytu budżetowego.</w:t>
            </w:r>
          </w:p>
        </w:tc>
      </w:tr>
      <w:tr w:rsidR="00C3361D" w:rsidRPr="009C54AE" w14:paraId="6DBEE91C" w14:textId="77777777" w:rsidTr="30AF9BA9">
        <w:tc>
          <w:tcPr>
            <w:tcW w:w="9639" w:type="dxa"/>
          </w:tcPr>
          <w:p w14:paraId="72F9A1BE" w14:textId="77777777" w:rsidR="00C3361D" w:rsidRPr="0069529A" w:rsidRDefault="00C3361D" w:rsidP="00134D3C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6A24D1">
              <w:rPr>
                <w:rFonts w:ascii="Corbel" w:hAnsi="Corbel"/>
                <w:sz w:val="24"/>
              </w:rPr>
              <w:t xml:space="preserve">Pieniądz i system bankowy. Pieniądz i jego funkcje. Podaż pieniądza i popyt na pieniądz. </w:t>
            </w:r>
            <w:r>
              <w:rPr>
                <w:rFonts w:ascii="Corbel" w:hAnsi="Corbel"/>
                <w:sz w:val="24"/>
              </w:rPr>
              <w:t>F</w:t>
            </w:r>
            <w:r w:rsidRPr="0069529A">
              <w:rPr>
                <w:rFonts w:ascii="Corbel" w:hAnsi="Corbel"/>
                <w:sz w:val="24"/>
              </w:rPr>
              <w:t>unkcj</w:t>
            </w:r>
            <w:r>
              <w:rPr>
                <w:rFonts w:ascii="Corbel" w:hAnsi="Corbel"/>
                <w:sz w:val="24"/>
              </w:rPr>
              <w:t>e i struktura systemu bankowego. K</w:t>
            </w:r>
            <w:r w:rsidRPr="0069529A">
              <w:rPr>
                <w:rFonts w:ascii="Corbel" w:hAnsi="Corbel"/>
                <w:sz w:val="24"/>
              </w:rPr>
              <w:t xml:space="preserve">ontrola podaży pieniądza </w:t>
            </w:r>
            <w:r>
              <w:rPr>
                <w:rFonts w:ascii="Corbel" w:hAnsi="Corbel"/>
                <w:sz w:val="24"/>
              </w:rPr>
              <w:t xml:space="preserve">w gospodarce </w:t>
            </w:r>
            <w:r w:rsidRPr="0069529A">
              <w:rPr>
                <w:rFonts w:ascii="Corbel" w:hAnsi="Corbel"/>
                <w:sz w:val="24"/>
              </w:rPr>
              <w:t xml:space="preserve">– metody </w:t>
            </w:r>
            <w:r>
              <w:rPr>
                <w:rFonts w:ascii="Corbel" w:hAnsi="Corbel"/>
                <w:sz w:val="24"/>
              </w:rPr>
              <w:t xml:space="preserve">i narzędzia, </w:t>
            </w:r>
            <w:r w:rsidRPr="0069529A">
              <w:rPr>
                <w:rFonts w:ascii="Corbel" w:hAnsi="Corbel"/>
                <w:sz w:val="24"/>
              </w:rPr>
              <w:t>polityka monetarna</w:t>
            </w:r>
            <w:r>
              <w:rPr>
                <w:rFonts w:ascii="Corbel" w:hAnsi="Corbel"/>
                <w:sz w:val="24"/>
              </w:rPr>
              <w:t xml:space="preserve"> i jej rodzaje</w:t>
            </w:r>
            <w:r w:rsidRPr="0069529A">
              <w:rPr>
                <w:rFonts w:ascii="Corbel" w:hAnsi="Corbel"/>
                <w:sz w:val="24"/>
              </w:rPr>
              <w:t xml:space="preserve"> </w:t>
            </w:r>
            <w:r>
              <w:rPr>
                <w:rFonts w:ascii="Corbel" w:hAnsi="Corbel"/>
                <w:sz w:val="24"/>
              </w:rPr>
              <w:t>a równowaga na rynku pieniężnym</w:t>
            </w:r>
            <w:r w:rsidRPr="006A24D1">
              <w:rPr>
                <w:rFonts w:ascii="Corbel" w:hAnsi="Corbel"/>
                <w:sz w:val="24"/>
              </w:rPr>
              <w:t>.</w:t>
            </w:r>
          </w:p>
        </w:tc>
      </w:tr>
      <w:tr w:rsidR="00C3361D" w:rsidRPr="009C54AE" w14:paraId="71B04F9E" w14:textId="77777777" w:rsidTr="30AF9BA9">
        <w:tc>
          <w:tcPr>
            <w:tcW w:w="9639" w:type="dxa"/>
          </w:tcPr>
          <w:p w14:paraId="5001D760" w14:textId="77777777" w:rsidR="00C3361D" w:rsidRPr="0069529A" w:rsidRDefault="00C3361D" w:rsidP="30AF9BA9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>Bezrobocie – pojęcie i przyczyny bezrobocia (ujęcie klasyczne i keynesowskie), typy bezrobocia, skutki i koszty bezrobocia, polityka państwa na rynku pracy, problem bezrobocia w Polsce i w wybranych krajach.</w:t>
            </w:r>
          </w:p>
        </w:tc>
      </w:tr>
      <w:tr w:rsidR="00C3361D" w:rsidRPr="009C54AE" w14:paraId="48DFDA84" w14:textId="77777777" w:rsidTr="30AF9BA9">
        <w:tc>
          <w:tcPr>
            <w:tcW w:w="9639" w:type="dxa"/>
          </w:tcPr>
          <w:p w14:paraId="13EB671F" w14:textId="77777777" w:rsidR="00C3361D" w:rsidRPr="0069529A" w:rsidRDefault="00C3361D" w:rsidP="30AF9BA9">
            <w:pPr>
              <w:tabs>
                <w:tab w:val="left" w:pos="2364"/>
                <w:tab w:val="left" w:pos="2412"/>
              </w:tabs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30AF9BA9">
              <w:rPr>
                <w:rFonts w:ascii="Corbel" w:hAnsi="Corbel"/>
                <w:sz w:val="24"/>
                <w:szCs w:val="24"/>
              </w:rPr>
              <w:t xml:space="preserve">Fluktuacje gospodarcze i kryzysy – cykliczny rozwój gospodarki rynkowej, fazy cyklu koniunkturalnego. </w:t>
            </w:r>
          </w:p>
        </w:tc>
      </w:tr>
    </w:tbl>
    <w:p w14:paraId="4ECED40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FA8840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EDDF3E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E3E72D" w14:textId="77777777" w:rsidR="00C3361D" w:rsidRPr="00C3361D" w:rsidRDefault="0030154F" w:rsidP="00C3361D">
      <w:pPr>
        <w:spacing w:after="0" w:line="240" w:lineRule="auto"/>
        <w:jc w:val="both"/>
        <w:rPr>
          <w:rFonts w:ascii="Corbel" w:eastAsia="Times New Roman" w:hAnsi="Corbel"/>
          <w:sz w:val="24"/>
          <w:szCs w:val="24"/>
          <w:lang w:eastAsia="pl-PL"/>
        </w:rPr>
      </w:pPr>
      <w:r w:rsidRPr="00C3361D">
        <w:rPr>
          <w:rFonts w:ascii="Corbel" w:hAnsi="Corbel"/>
          <w:sz w:val="24"/>
          <w:szCs w:val="24"/>
        </w:rPr>
        <w:t>Wykład: wykład z prezentacją multimedialną realizowany przy pomocy platformy MS Teams</w:t>
      </w:r>
      <w:r w:rsidR="00C3361D" w:rsidRPr="00C3361D">
        <w:rPr>
          <w:rFonts w:ascii="Corbel" w:hAnsi="Corbel"/>
          <w:b/>
          <w:smallCaps/>
          <w:sz w:val="24"/>
          <w:szCs w:val="24"/>
        </w:rPr>
        <w:t xml:space="preserve">. </w:t>
      </w:r>
      <w:r w:rsidR="00C3361D" w:rsidRPr="00C3361D">
        <w:rPr>
          <w:rFonts w:ascii="Corbel" w:eastAsia="Times New Roman" w:hAnsi="Corbel"/>
          <w:sz w:val="24"/>
          <w:szCs w:val="24"/>
          <w:lang w:eastAsia="pl-PL"/>
        </w:rPr>
        <w:t>Ustny przekaz odpowiednio uporządkowanych wiadomości. Metody oparte na słowie: dyskusja. Metody aktywizujące: problemowa</w:t>
      </w:r>
    </w:p>
    <w:p w14:paraId="29286A89" w14:textId="77777777" w:rsidR="00C3361D" w:rsidRDefault="00C3361D" w:rsidP="00C3361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3361D">
        <w:rPr>
          <w:rFonts w:ascii="Corbel" w:hAnsi="Corbel"/>
          <w:b w:val="0"/>
          <w:smallCaps w:val="0"/>
          <w:szCs w:val="24"/>
        </w:rPr>
        <w:t>Ćwiczenia</w:t>
      </w:r>
      <w:r>
        <w:rPr>
          <w:rFonts w:ascii="Corbel" w:hAnsi="Corbel"/>
          <w:b w:val="0"/>
          <w:smallCaps w:val="0"/>
          <w:szCs w:val="24"/>
        </w:rPr>
        <w:t>: dyskusja moderowana, analiza i in</w:t>
      </w:r>
      <w:r w:rsidR="000D6D5B">
        <w:rPr>
          <w:rFonts w:ascii="Corbel" w:hAnsi="Corbel"/>
          <w:b w:val="0"/>
          <w:smallCaps w:val="0"/>
          <w:szCs w:val="24"/>
        </w:rPr>
        <w:t xml:space="preserve">terpretacja tekstów źródłowych, rozwiązywanie </w:t>
      </w:r>
      <w:r>
        <w:rPr>
          <w:rFonts w:ascii="Corbel" w:hAnsi="Corbel"/>
          <w:b w:val="0"/>
          <w:smallCaps w:val="0"/>
          <w:szCs w:val="24"/>
        </w:rPr>
        <w:t>zadań, analiza studium przypadku, (samodzieln</w:t>
      </w:r>
      <w:r w:rsidR="000D6D5B">
        <w:rPr>
          <w:rFonts w:ascii="Corbel" w:hAnsi="Corbel"/>
          <w:b w:val="0"/>
          <w:smallCaps w:val="0"/>
          <w:szCs w:val="24"/>
        </w:rPr>
        <w:t>i</w:t>
      </w:r>
      <w:r>
        <w:rPr>
          <w:rFonts w:ascii="Corbel" w:hAnsi="Corbel"/>
          <w:b w:val="0"/>
          <w:smallCaps w:val="0"/>
          <w:szCs w:val="24"/>
        </w:rPr>
        <w:t>e/grupow</w:t>
      </w:r>
      <w:r w:rsidR="000D6D5B">
        <w:rPr>
          <w:rFonts w:ascii="Corbel" w:hAnsi="Corbel"/>
          <w:b w:val="0"/>
          <w:smallCaps w:val="0"/>
          <w:szCs w:val="24"/>
        </w:rPr>
        <w:t xml:space="preserve">o), przygotowywanie </w:t>
      </w:r>
      <w:r>
        <w:rPr>
          <w:rFonts w:ascii="Corbel" w:hAnsi="Corbel"/>
          <w:b w:val="0"/>
          <w:smallCaps w:val="0"/>
          <w:szCs w:val="24"/>
        </w:rPr>
        <w:t>referatów/prezentacji, praca zespołowa na zajęciach, konsultacje</w:t>
      </w:r>
    </w:p>
    <w:p w14:paraId="0E8BE4A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CFE78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F238D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07AF07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68AC6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5A9A4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5582"/>
        <w:gridCol w:w="2116"/>
      </w:tblGrid>
      <w:tr w:rsidR="00C3361D" w:rsidRPr="009C54AE" w14:paraId="3EB46302" w14:textId="77777777" w:rsidTr="4F5AA7A3">
        <w:tc>
          <w:tcPr>
            <w:tcW w:w="1843" w:type="dxa"/>
            <w:vAlign w:val="center"/>
          </w:tcPr>
          <w:p w14:paraId="682663EC" w14:textId="77777777" w:rsidR="00C3361D" w:rsidRPr="009C54AE" w:rsidRDefault="00C3361D" w:rsidP="00134D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23D44EB8" w14:textId="77777777" w:rsidR="00C3361D" w:rsidRPr="009C54AE" w:rsidRDefault="00C3361D" w:rsidP="00134D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EF26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  <w:p w14:paraId="22DCB798" w14:textId="77777777" w:rsidR="00C3361D" w:rsidRPr="009C54AE" w:rsidRDefault="00C3361D" w:rsidP="00134D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A0505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</w:t>
            </w: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087C1864" w14:textId="77777777" w:rsidR="00C3361D" w:rsidRPr="009C54AE" w:rsidRDefault="00C3361D" w:rsidP="00134D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BC06376" w14:textId="77777777" w:rsidR="00C3361D" w:rsidRPr="009C54AE" w:rsidRDefault="00C3361D" w:rsidP="30AF9BA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0AF9BA9">
              <w:rPr>
                <w:rFonts w:ascii="Corbel" w:hAnsi="Corbel"/>
                <w:b w:val="0"/>
                <w:smallCaps w:val="0"/>
              </w:rPr>
              <w:t>(w, ćw</w:t>
            </w:r>
            <w:r w:rsidR="7FD82E1C" w:rsidRPr="30AF9BA9">
              <w:rPr>
                <w:rFonts w:ascii="Corbel" w:hAnsi="Corbel"/>
                <w:b w:val="0"/>
                <w:smallCaps w:val="0"/>
              </w:rPr>
              <w:t>.</w:t>
            </w:r>
            <w:r w:rsidRPr="30AF9BA9">
              <w:rPr>
                <w:rFonts w:ascii="Corbel" w:hAnsi="Corbel"/>
                <w:b w:val="0"/>
                <w:smallCaps w:val="0"/>
              </w:rPr>
              <w:t>, …)</w:t>
            </w:r>
          </w:p>
        </w:tc>
      </w:tr>
      <w:tr w:rsidR="00C3361D" w:rsidRPr="009C54AE" w14:paraId="4F902E24" w14:textId="77777777" w:rsidTr="4F5AA7A3">
        <w:tc>
          <w:tcPr>
            <w:tcW w:w="1843" w:type="dxa"/>
          </w:tcPr>
          <w:p w14:paraId="294725F6" w14:textId="77777777" w:rsidR="00C3361D" w:rsidRPr="009C54AE" w:rsidRDefault="00C3361D" w:rsidP="00134D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298806DD" w14:textId="77777777" w:rsidR="00C3361D" w:rsidRPr="00AA4615" w:rsidRDefault="00C3361D" w:rsidP="0D1F4996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0D1F4996">
              <w:rPr>
                <w:rFonts w:ascii="Corbel" w:hAnsi="Corbel"/>
              </w:rPr>
              <w:t xml:space="preserve"> egzamin pisemny</w:t>
            </w:r>
          </w:p>
        </w:tc>
        <w:tc>
          <w:tcPr>
            <w:tcW w:w="2126" w:type="dxa"/>
          </w:tcPr>
          <w:p w14:paraId="627C2479" w14:textId="77777777" w:rsidR="00C3361D" w:rsidRPr="00AA4615" w:rsidRDefault="00C3361D" w:rsidP="0D1F4996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0D1F4996">
              <w:rPr>
                <w:rFonts w:ascii="Corbel" w:hAnsi="Corbel"/>
              </w:rPr>
              <w:t>wykład</w:t>
            </w:r>
          </w:p>
        </w:tc>
      </w:tr>
      <w:tr w:rsidR="00C3361D" w:rsidRPr="009C54AE" w14:paraId="074100B1" w14:textId="77777777" w:rsidTr="4F5AA7A3">
        <w:tc>
          <w:tcPr>
            <w:tcW w:w="1843" w:type="dxa"/>
          </w:tcPr>
          <w:p w14:paraId="69470267" w14:textId="77777777" w:rsidR="00C3361D" w:rsidRPr="009C54AE" w:rsidRDefault="00C3361D" w:rsidP="00134D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</w:t>
            </w:r>
            <w:r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670" w:type="dxa"/>
          </w:tcPr>
          <w:p w14:paraId="643415C3" w14:textId="77777777" w:rsidR="00C3361D" w:rsidRPr="00AA4615" w:rsidRDefault="00C3361D" w:rsidP="0D1F4996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0D1F4996">
              <w:rPr>
                <w:rFonts w:ascii="Corbel" w:hAnsi="Corbel"/>
              </w:rPr>
              <w:t xml:space="preserve"> ocena umiejętności dokonywania analiz, egzamin pisemny</w:t>
            </w:r>
          </w:p>
        </w:tc>
        <w:tc>
          <w:tcPr>
            <w:tcW w:w="2126" w:type="dxa"/>
          </w:tcPr>
          <w:p w14:paraId="3D33CCB5" w14:textId="77777777" w:rsidR="00C3361D" w:rsidRPr="00AA4615" w:rsidRDefault="00C3361D" w:rsidP="0D1F4996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0D1F4996">
              <w:rPr>
                <w:rFonts w:ascii="Corbel" w:hAnsi="Corbel"/>
              </w:rPr>
              <w:t>wykład</w:t>
            </w:r>
          </w:p>
        </w:tc>
      </w:tr>
      <w:tr w:rsidR="00C3361D" w:rsidRPr="009C54AE" w14:paraId="41DC5FEB" w14:textId="77777777" w:rsidTr="4F5AA7A3">
        <w:tc>
          <w:tcPr>
            <w:tcW w:w="1843" w:type="dxa"/>
          </w:tcPr>
          <w:p w14:paraId="63C43DF8" w14:textId="77777777" w:rsidR="00C3361D" w:rsidRPr="009C54AE" w:rsidRDefault="00C3361D" w:rsidP="00134D3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3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670" w:type="dxa"/>
          </w:tcPr>
          <w:p w14:paraId="7A8A51B8" w14:textId="77777777" w:rsidR="00C3361D" w:rsidRPr="00AA4615" w:rsidRDefault="083ADD64" w:rsidP="4F5AA7A3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4F5AA7A3">
              <w:rPr>
                <w:rFonts w:ascii="Corbel" w:hAnsi="Corbel"/>
              </w:rPr>
              <w:t>prace pisemne</w:t>
            </w:r>
            <w:r w:rsidR="00C3361D" w:rsidRPr="4F5AA7A3">
              <w:rPr>
                <w:rFonts w:ascii="Corbel" w:hAnsi="Corbel"/>
              </w:rPr>
              <w:t>, obserwacja postawy i ocena prezentowanego stanowiska/opinii</w:t>
            </w:r>
          </w:p>
        </w:tc>
        <w:tc>
          <w:tcPr>
            <w:tcW w:w="2126" w:type="dxa"/>
          </w:tcPr>
          <w:p w14:paraId="276DFF00" w14:textId="77777777" w:rsidR="00C3361D" w:rsidRPr="00AA4615" w:rsidRDefault="00C3361D" w:rsidP="00A05056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00AA4615">
              <w:rPr>
                <w:rFonts w:ascii="Corbel" w:hAnsi="Corbel"/>
                <w:szCs w:val="22"/>
              </w:rPr>
              <w:t>ćwiczenia</w:t>
            </w:r>
          </w:p>
        </w:tc>
      </w:tr>
      <w:tr w:rsidR="0D1F4996" w14:paraId="091A8A2A" w14:textId="77777777" w:rsidTr="4F5AA7A3">
        <w:tc>
          <w:tcPr>
            <w:tcW w:w="1843" w:type="dxa"/>
          </w:tcPr>
          <w:p w14:paraId="3E5887B3" w14:textId="77777777" w:rsidR="123E434A" w:rsidRDefault="123E434A" w:rsidP="0D1F4996">
            <w:pPr>
              <w:pStyle w:val="Punktygwne"/>
              <w:rPr>
                <w:rFonts w:ascii="Corbel" w:hAnsi="Corbel"/>
                <w:b w:val="0"/>
              </w:rPr>
            </w:pPr>
            <w:r w:rsidRPr="0D1F4996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670" w:type="dxa"/>
          </w:tcPr>
          <w:p w14:paraId="655AA2E2" w14:textId="77777777" w:rsidR="123E434A" w:rsidRDefault="69C683D5" w:rsidP="4F5AA7A3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4F5AA7A3">
              <w:rPr>
                <w:rFonts w:ascii="Corbel" w:hAnsi="Corbel"/>
              </w:rPr>
              <w:t>prace pisemne</w:t>
            </w:r>
            <w:r w:rsidR="7C302303" w:rsidRPr="4F5AA7A3">
              <w:rPr>
                <w:rFonts w:ascii="Corbel" w:hAnsi="Corbel"/>
              </w:rPr>
              <w:t>, obserwacja postawy i ocena prezentowanego stanowiska/opinii</w:t>
            </w:r>
          </w:p>
        </w:tc>
        <w:tc>
          <w:tcPr>
            <w:tcW w:w="2126" w:type="dxa"/>
          </w:tcPr>
          <w:p w14:paraId="6127B588" w14:textId="77777777" w:rsidR="123E434A" w:rsidRDefault="123E434A" w:rsidP="0D1F4996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0D1F4996">
              <w:rPr>
                <w:rFonts w:ascii="Corbel" w:hAnsi="Corbel"/>
              </w:rPr>
              <w:t>ćwiczenia</w:t>
            </w:r>
          </w:p>
          <w:p w14:paraId="4B6BFECB" w14:textId="77777777" w:rsidR="0D1F4996" w:rsidRDefault="0D1F4996" w:rsidP="0D1F4996">
            <w:pPr>
              <w:pStyle w:val="NormalnyWeb"/>
              <w:jc w:val="center"/>
              <w:rPr>
                <w:rFonts w:ascii="Corbel" w:hAnsi="Corbel"/>
              </w:rPr>
            </w:pPr>
          </w:p>
        </w:tc>
      </w:tr>
      <w:tr w:rsidR="0D1F4996" w14:paraId="5FD13F85" w14:textId="77777777" w:rsidTr="4F5AA7A3">
        <w:tc>
          <w:tcPr>
            <w:tcW w:w="1843" w:type="dxa"/>
          </w:tcPr>
          <w:p w14:paraId="5A332D9F" w14:textId="77777777" w:rsidR="123E434A" w:rsidRDefault="123E434A" w:rsidP="0D1F4996">
            <w:pPr>
              <w:pStyle w:val="Punktygwne"/>
              <w:rPr>
                <w:rFonts w:ascii="Corbel" w:hAnsi="Corbel"/>
                <w:b w:val="0"/>
              </w:rPr>
            </w:pPr>
            <w:r w:rsidRPr="0D1F4996">
              <w:rPr>
                <w:rFonts w:ascii="Corbel" w:hAnsi="Corbel"/>
                <w:b w:val="0"/>
              </w:rPr>
              <w:t>Ek_05</w:t>
            </w:r>
          </w:p>
        </w:tc>
        <w:tc>
          <w:tcPr>
            <w:tcW w:w="5670" w:type="dxa"/>
          </w:tcPr>
          <w:p w14:paraId="786A07B9" w14:textId="77777777" w:rsidR="123E434A" w:rsidRDefault="72664E12" w:rsidP="4F5AA7A3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4F5AA7A3">
              <w:rPr>
                <w:rFonts w:ascii="Corbel" w:hAnsi="Corbel"/>
              </w:rPr>
              <w:t>prace pisemne</w:t>
            </w:r>
            <w:r w:rsidR="7C302303" w:rsidRPr="4F5AA7A3">
              <w:rPr>
                <w:rFonts w:ascii="Corbel" w:hAnsi="Corbel"/>
              </w:rPr>
              <w:t>, obserwacja postawy i ocena prezentowanego stanowiska/opinii</w:t>
            </w:r>
          </w:p>
        </w:tc>
        <w:tc>
          <w:tcPr>
            <w:tcW w:w="2126" w:type="dxa"/>
          </w:tcPr>
          <w:p w14:paraId="16B731AE" w14:textId="77777777" w:rsidR="123E434A" w:rsidRDefault="123E434A" w:rsidP="0D1F4996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0D1F4996">
              <w:rPr>
                <w:rFonts w:ascii="Corbel" w:hAnsi="Corbel"/>
              </w:rPr>
              <w:t>ćwiczenia</w:t>
            </w:r>
          </w:p>
          <w:p w14:paraId="0CF9A23A" w14:textId="77777777" w:rsidR="0D1F4996" w:rsidRDefault="0D1F4996" w:rsidP="0D1F4996">
            <w:pPr>
              <w:pStyle w:val="NormalnyWeb"/>
              <w:jc w:val="center"/>
              <w:rPr>
                <w:rFonts w:ascii="Corbel" w:hAnsi="Corbel"/>
              </w:rPr>
            </w:pPr>
          </w:p>
        </w:tc>
      </w:tr>
      <w:tr w:rsidR="0D1F4996" w14:paraId="54E7E654" w14:textId="77777777" w:rsidTr="4F5AA7A3">
        <w:tc>
          <w:tcPr>
            <w:tcW w:w="1843" w:type="dxa"/>
          </w:tcPr>
          <w:p w14:paraId="797EB0D9" w14:textId="77777777" w:rsidR="123E434A" w:rsidRDefault="123E434A" w:rsidP="0D1F4996">
            <w:pPr>
              <w:pStyle w:val="Punktygwne"/>
              <w:rPr>
                <w:rFonts w:ascii="Corbel" w:hAnsi="Corbel"/>
                <w:b w:val="0"/>
              </w:rPr>
            </w:pPr>
            <w:r w:rsidRPr="0D1F4996">
              <w:rPr>
                <w:rFonts w:ascii="Corbel" w:hAnsi="Corbel"/>
                <w:b w:val="0"/>
              </w:rPr>
              <w:lastRenderedPageBreak/>
              <w:t>Ek_06</w:t>
            </w:r>
          </w:p>
        </w:tc>
        <w:tc>
          <w:tcPr>
            <w:tcW w:w="5670" w:type="dxa"/>
          </w:tcPr>
          <w:p w14:paraId="0C536561" w14:textId="77777777" w:rsidR="123E434A" w:rsidRDefault="286B6907" w:rsidP="4F5AA7A3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  <w:highlight w:val="yellow"/>
              </w:rPr>
            </w:pPr>
            <w:r w:rsidRPr="4F5AA7A3">
              <w:rPr>
                <w:rFonts w:ascii="Corbel" w:hAnsi="Corbel"/>
              </w:rPr>
              <w:t>prace pisemne</w:t>
            </w:r>
            <w:r w:rsidR="0135E4ED" w:rsidRPr="4F5AA7A3">
              <w:rPr>
                <w:rFonts w:ascii="Corbel" w:hAnsi="Corbel"/>
              </w:rPr>
              <w:t>, obserwacja postawy i ocena prezentowanego stanowiska/opinii</w:t>
            </w:r>
          </w:p>
        </w:tc>
        <w:tc>
          <w:tcPr>
            <w:tcW w:w="2126" w:type="dxa"/>
          </w:tcPr>
          <w:p w14:paraId="7664E71E" w14:textId="77777777" w:rsidR="123E434A" w:rsidRDefault="123E434A" w:rsidP="0D1F4996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0D1F4996">
              <w:rPr>
                <w:rFonts w:ascii="Corbel" w:hAnsi="Corbel"/>
              </w:rPr>
              <w:t>ćwiczenia</w:t>
            </w:r>
          </w:p>
          <w:p w14:paraId="18036289" w14:textId="77777777" w:rsidR="0D1F4996" w:rsidRDefault="0D1F4996" w:rsidP="0D1F4996">
            <w:pPr>
              <w:pStyle w:val="NormalnyWeb"/>
              <w:jc w:val="center"/>
              <w:rPr>
                <w:rFonts w:ascii="Corbel" w:hAnsi="Corbel"/>
              </w:rPr>
            </w:pPr>
          </w:p>
        </w:tc>
      </w:tr>
      <w:tr w:rsidR="0D1F4996" w14:paraId="237C3B00" w14:textId="77777777" w:rsidTr="4F5AA7A3">
        <w:tc>
          <w:tcPr>
            <w:tcW w:w="1843" w:type="dxa"/>
          </w:tcPr>
          <w:p w14:paraId="5F7C0612" w14:textId="77777777" w:rsidR="123E434A" w:rsidRDefault="123E434A" w:rsidP="0D1F4996">
            <w:pPr>
              <w:pStyle w:val="Punktygwne"/>
              <w:rPr>
                <w:rFonts w:ascii="Corbel" w:hAnsi="Corbel"/>
                <w:b w:val="0"/>
              </w:rPr>
            </w:pPr>
            <w:r w:rsidRPr="0D1F4996">
              <w:rPr>
                <w:rFonts w:ascii="Corbel" w:hAnsi="Corbel"/>
                <w:b w:val="0"/>
              </w:rPr>
              <w:t>Ek_07</w:t>
            </w:r>
          </w:p>
        </w:tc>
        <w:tc>
          <w:tcPr>
            <w:tcW w:w="5670" w:type="dxa"/>
          </w:tcPr>
          <w:p w14:paraId="3401CD69" w14:textId="77777777" w:rsidR="123E434A" w:rsidRDefault="25DD6B17" w:rsidP="4F5AA7A3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4F5AA7A3">
              <w:rPr>
                <w:rFonts w:ascii="Corbel" w:hAnsi="Corbel"/>
              </w:rPr>
              <w:t>prace pisemne</w:t>
            </w:r>
            <w:r w:rsidR="7C302303" w:rsidRPr="4F5AA7A3">
              <w:rPr>
                <w:rFonts w:ascii="Corbel" w:hAnsi="Corbel"/>
              </w:rPr>
              <w:t>, obserwacja postawy i ocena prezentowanego stanowiska/opinii</w:t>
            </w:r>
          </w:p>
        </w:tc>
        <w:tc>
          <w:tcPr>
            <w:tcW w:w="2126" w:type="dxa"/>
          </w:tcPr>
          <w:p w14:paraId="44320C10" w14:textId="77777777" w:rsidR="123E434A" w:rsidRDefault="123E434A" w:rsidP="0D1F4996">
            <w:pPr>
              <w:pStyle w:val="NormalnyWeb"/>
              <w:spacing w:before="0" w:beforeAutospacing="0" w:after="0"/>
              <w:jc w:val="center"/>
              <w:rPr>
                <w:rFonts w:ascii="Corbel" w:hAnsi="Corbel"/>
              </w:rPr>
            </w:pPr>
            <w:r w:rsidRPr="0D1F4996">
              <w:rPr>
                <w:rFonts w:ascii="Corbel" w:hAnsi="Corbel"/>
              </w:rPr>
              <w:t>ćwiczenia</w:t>
            </w:r>
          </w:p>
          <w:p w14:paraId="4F059043" w14:textId="77777777" w:rsidR="0D1F4996" w:rsidRDefault="0D1F4996" w:rsidP="0D1F4996">
            <w:pPr>
              <w:pStyle w:val="NormalnyWeb"/>
              <w:jc w:val="center"/>
              <w:rPr>
                <w:rFonts w:ascii="Corbel" w:hAnsi="Corbel"/>
              </w:rPr>
            </w:pPr>
          </w:p>
        </w:tc>
      </w:tr>
    </w:tbl>
    <w:p w14:paraId="6FF02E9D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391F0A" w14:textId="77777777" w:rsidR="00A05056" w:rsidRPr="009C54AE" w:rsidRDefault="00A05056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68B2F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9A5F8E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B8AEBF6" w14:textId="77777777" w:rsidTr="4F5AA7A3">
        <w:tc>
          <w:tcPr>
            <w:tcW w:w="9670" w:type="dxa"/>
          </w:tcPr>
          <w:p w14:paraId="4F4AB3F2" w14:textId="77777777" w:rsidR="0018618A" w:rsidRPr="00FD61C4" w:rsidRDefault="0018618A" w:rsidP="0018618A">
            <w:pPr>
              <w:pStyle w:val="NormalnyWeb"/>
              <w:spacing w:before="0" w:beforeAutospacing="0" w:after="0"/>
              <w:jc w:val="both"/>
              <w:rPr>
                <w:rFonts w:ascii="Corbel" w:hAnsi="Corbel"/>
                <w:bCs/>
              </w:rPr>
            </w:pPr>
            <w:r w:rsidRPr="00FD61C4">
              <w:rPr>
                <w:rFonts w:ascii="Corbel" w:hAnsi="Corbel"/>
                <w:bCs/>
              </w:rPr>
              <w:t>Ćwiczenia</w:t>
            </w:r>
          </w:p>
          <w:p w14:paraId="7FE638AE" w14:textId="77777777" w:rsidR="0018618A" w:rsidRPr="00DB3950" w:rsidRDefault="0018618A" w:rsidP="0018618A">
            <w:pPr>
              <w:pStyle w:val="NormalnyWeb"/>
              <w:spacing w:before="0" w:beforeAutospacing="0" w:after="0"/>
              <w:jc w:val="both"/>
              <w:rPr>
                <w:rFonts w:ascii="Corbel" w:hAnsi="Corbel"/>
              </w:rPr>
            </w:pPr>
            <w:r w:rsidRPr="00DB3950">
              <w:rPr>
                <w:rFonts w:ascii="Corbel" w:hAnsi="Corbel"/>
              </w:rPr>
              <w:t>Oceny pozytywne z prac pisemnych/kolok</w:t>
            </w:r>
            <w:r>
              <w:rPr>
                <w:rFonts w:ascii="Corbel" w:hAnsi="Corbel"/>
              </w:rPr>
              <w:t>wium (test, rozwiązywanie zadań</w:t>
            </w:r>
            <w:r w:rsidRPr="00DB3950">
              <w:rPr>
                <w:rFonts w:ascii="Corbel" w:hAnsi="Corbel"/>
              </w:rPr>
              <w:t>) skorygowane o ocenę aktywności na zajęciach (analiza literatury przedmiotu i ekonomicznych danych statystycznych, referaty i/lub prezentacje i/lub prace zespołowe/indywidualne</w:t>
            </w:r>
            <w:r>
              <w:rPr>
                <w:rFonts w:ascii="Corbel" w:hAnsi="Corbel"/>
              </w:rPr>
              <w:t>) oraz frekwencję na zajęciach.</w:t>
            </w:r>
          </w:p>
          <w:p w14:paraId="3E196F63" w14:textId="77777777" w:rsidR="0018618A" w:rsidRPr="00DB3950" w:rsidRDefault="0018618A" w:rsidP="001861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3950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do poszczególnych prac i aktywności.</w:t>
            </w:r>
          </w:p>
          <w:p w14:paraId="70D2EC53" w14:textId="77777777" w:rsidR="0018618A" w:rsidRPr="00DB3950" w:rsidRDefault="0018618A" w:rsidP="001861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DB3950">
              <w:rPr>
                <w:rFonts w:ascii="Corbel" w:hAnsi="Corbel"/>
                <w:b w:val="0"/>
                <w:smallCaps w:val="0"/>
                <w:szCs w:val="24"/>
              </w:rPr>
              <w:t>O ocenie pozytywnej z przedmiotu decyduje liczba uzyskanych punktów (&gt;50% maksymalnej liczby punktów): dst 51-60%, dst plus 61-70 %, db 71-80%, db plus 81-90 %, bdb 91-100%.</w:t>
            </w:r>
          </w:p>
          <w:p w14:paraId="66C1114E" w14:textId="77777777" w:rsidR="0018618A" w:rsidRPr="00DB3950" w:rsidRDefault="0018618A" w:rsidP="001861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3950">
              <w:rPr>
                <w:rFonts w:ascii="Corbel" w:hAnsi="Corbel"/>
                <w:b w:val="0"/>
                <w:smallCaps w:val="0"/>
                <w:szCs w:val="24"/>
              </w:rPr>
              <w:t>Podstawą zaliczenia wykładów jest pozytywna ocena z ćwiczeń.</w:t>
            </w:r>
          </w:p>
          <w:p w14:paraId="17C1BF92" w14:textId="77777777" w:rsidR="0018618A" w:rsidRPr="00DB3950" w:rsidRDefault="0018618A" w:rsidP="0018618A">
            <w:pPr>
              <w:pStyle w:val="NormalnyWeb"/>
              <w:spacing w:before="0" w:beforeAutospacing="0" w:after="0"/>
              <w:jc w:val="both"/>
              <w:rPr>
                <w:rFonts w:ascii="Corbel" w:hAnsi="Corbel"/>
                <w:bCs/>
              </w:rPr>
            </w:pPr>
            <w:r w:rsidRPr="00DB3950">
              <w:rPr>
                <w:rFonts w:ascii="Corbel" w:hAnsi="Corbel"/>
                <w:bCs/>
              </w:rPr>
              <w:t>Wykład: egzamin</w:t>
            </w:r>
          </w:p>
          <w:p w14:paraId="7EDEFC88" w14:textId="77777777" w:rsidR="0085747A" w:rsidRPr="009C54AE" w:rsidRDefault="0018618A" w:rsidP="0018618A">
            <w:pPr>
              <w:pStyle w:val="NormalnyWeb"/>
              <w:spacing w:before="0" w:beforeAutospacing="0" w:after="0"/>
              <w:jc w:val="both"/>
              <w:rPr>
                <w:rFonts w:ascii="Corbel" w:hAnsi="Corbel"/>
                <w:b/>
                <w:smallCaps/>
              </w:rPr>
            </w:pPr>
            <w:r w:rsidRPr="00DB3950">
              <w:rPr>
                <w:rFonts w:ascii="Corbel" w:hAnsi="Corbel"/>
                <w:bCs/>
              </w:rPr>
              <w:t>I termin: egzamin pisemny; II termin poprawkowy: egzamin ustny/pisemny.</w:t>
            </w:r>
          </w:p>
        </w:tc>
      </w:tr>
    </w:tbl>
    <w:p w14:paraId="2B8B0E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AF0E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6D1451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41CBBFD" w14:textId="77777777" w:rsidTr="003E1941">
        <w:tc>
          <w:tcPr>
            <w:tcW w:w="4962" w:type="dxa"/>
            <w:vAlign w:val="center"/>
          </w:tcPr>
          <w:p w14:paraId="4553DD2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D5795D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CC504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8364D30" w14:textId="77777777" w:rsidTr="00923D7D">
        <w:tc>
          <w:tcPr>
            <w:tcW w:w="4962" w:type="dxa"/>
          </w:tcPr>
          <w:p w14:paraId="3D64B30D" w14:textId="77777777" w:rsidR="0085747A" w:rsidRPr="009C54AE" w:rsidRDefault="00C61DC5" w:rsidP="00536E6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B35C0E7" w14:textId="77777777" w:rsidR="0085747A" w:rsidRPr="009C54AE" w:rsidRDefault="0063051F" w:rsidP="006305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45F77D9D" w14:textId="77777777" w:rsidTr="00923D7D">
        <w:tc>
          <w:tcPr>
            <w:tcW w:w="4962" w:type="dxa"/>
          </w:tcPr>
          <w:p w14:paraId="163BFA2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5F8DAE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6F37C62" w14:textId="77777777" w:rsidR="00C61DC5" w:rsidRPr="009C54AE" w:rsidRDefault="0063051F" w:rsidP="006305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01ACE55" w14:textId="77777777" w:rsidTr="00923D7D">
        <w:tc>
          <w:tcPr>
            <w:tcW w:w="4962" w:type="dxa"/>
          </w:tcPr>
          <w:p w14:paraId="429ACAD9" w14:textId="77777777" w:rsidR="00C61DC5" w:rsidRPr="009C54AE" w:rsidRDefault="00C61DC5" w:rsidP="00EF26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EF267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B4224C">
              <w:rPr>
                <w:rFonts w:ascii="Corbel" w:hAnsi="Corbel"/>
                <w:sz w:val="24"/>
                <w:szCs w:val="24"/>
              </w:rPr>
              <w:t>gzaminu, napisanie referatu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764C65E" w14:textId="77777777" w:rsidR="00C61DC5" w:rsidRPr="009C54AE" w:rsidRDefault="0063051F" w:rsidP="006305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9C54AE" w14:paraId="765ACD8C" w14:textId="77777777" w:rsidTr="00923D7D">
        <w:tc>
          <w:tcPr>
            <w:tcW w:w="4962" w:type="dxa"/>
          </w:tcPr>
          <w:p w14:paraId="1F6A3F9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A172E5F" w14:textId="77777777" w:rsidR="0085747A" w:rsidRPr="009C54AE" w:rsidRDefault="0063051F" w:rsidP="006305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70924C57" w14:textId="77777777" w:rsidTr="00923D7D">
        <w:tc>
          <w:tcPr>
            <w:tcW w:w="4962" w:type="dxa"/>
          </w:tcPr>
          <w:p w14:paraId="148C684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98A0FF0" w14:textId="77777777" w:rsidR="0085747A" w:rsidRPr="009C54AE" w:rsidRDefault="00786860" w:rsidP="0063051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787A3D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9A60B4E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0CAE1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80754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FA0285A" w14:textId="77777777" w:rsidTr="00EF2672">
        <w:trPr>
          <w:trHeight w:val="397"/>
        </w:trPr>
        <w:tc>
          <w:tcPr>
            <w:tcW w:w="2359" w:type="pct"/>
          </w:tcPr>
          <w:p w14:paraId="6A1F664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1A48571" w14:textId="77777777" w:rsidR="0085747A" w:rsidRPr="009C54AE" w:rsidRDefault="0063051F" w:rsidP="00EF26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FC5430" w14:textId="77777777" w:rsidTr="00EF2672">
        <w:trPr>
          <w:trHeight w:val="397"/>
        </w:trPr>
        <w:tc>
          <w:tcPr>
            <w:tcW w:w="2359" w:type="pct"/>
          </w:tcPr>
          <w:p w14:paraId="2E38D88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D809C9" w14:textId="77777777" w:rsidR="0085747A" w:rsidRPr="009C54AE" w:rsidRDefault="0063051F" w:rsidP="00EF26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A368C0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9A7CE0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5597AD6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7145C6D2" w14:textId="77777777" w:rsidTr="4F5AA7A3">
        <w:trPr>
          <w:trHeight w:val="397"/>
        </w:trPr>
        <w:tc>
          <w:tcPr>
            <w:tcW w:w="5000" w:type="pct"/>
          </w:tcPr>
          <w:p w14:paraId="36E3E724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02715AF" w14:textId="77777777" w:rsidR="0063051F" w:rsidRDefault="5C945069" w:rsidP="30AF9BA9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</w:rPr>
            </w:pPr>
            <w:r w:rsidRPr="0018618A">
              <w:rPr>
                <w:rFonts w:ascii="Corbel" w:hAnsi="Corbel"/>
                <w:b w:val="0"/>
                <w:smallCaps w:val="0"/>
                <w:lang w:val="en-US"/>
              </w:rPr>
              <w:t xml:space="preserve">Begg D., Fischer S., Dornbusch R. </w:t>
            </w:r>
            <w:r w:rsidR="219FCBFF" w:rsidRPr="0018618A">
              <w:rPr>
                <w:rFonts w:ascii="Corbel" w:hAnsi="Corbel"/>
                <w:b w:val="0"/>
                <w:smallCaps w:val="0"/>
                <w:lang w:val="en-US"/>
              </w:rPr>
              <w:t xml:space="preserve">(2014). </w:t>
            </w:r>
            <w:r w:rsidRPr="30AF9BA9">
              <w:rPr>
                <w:rFonts w:ascii="Corbel" w:hAnsi="Corbel"/>
                <w:b w:val="0"/>
                <w:smallCaps w:val="0"/>
              </w:rPr>
              <w:t>Makroekonomia, PWE, Warszawa.</w:t>
            </w:r>
          </w:p>
          <w:p w14:paraId="5677D0F6" w14:textId="77777777" w:rsidR="0063051F" w:rsidRPr="00170237" w:rsidRDefault="5C945069" w:rsidP="30AF9BA9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</w:rPr>
            </w:pPr>
            <w:r w:rsidRPr="30AF9BA9">
              <w:rPr>
                <w:rFonts w:ascii="Corbel" w:hAnsi="Corbel"/>
                <w:b w:val="0"/>
                <w:smallCaps w:val="0"/>
              </w:rPr>
              <w:t>Mankiw N.G., Taylor M.P.</w:t>
            </w:r>
            <w:r w:rsidR="3F12F1A7" w:rsidRPr="30AF9BA9">
              <w:rPr>
                <w:rFonts w:ascii="Corbel" w:hAnsi="Corbel"/>
                <w:b w:val="0"/>
                <w:smallCaps w:val="0"/>
              </w:rPr>
              <w:t xml:space="preserve"> (2015).</w:t>
            </w:r>
            <w:r w:rsidRPr="30AF9BA9">
              <w:rPr>
                <w:rFonts w:ascii="Corbel" w:hAnsi="Corbel"/>
                <w:b w:val="0"/>
                <w:smallCaps w:val="0"/>
              </w:rPr>
              <w:t xml:space="preserve"> Makroekonomia, PWE, Warszawa.</w:t>
            </w:r>
          </w:p>
          <w:p w14:paraId="4D9846E8" w14:textId="77777777" w:rsidR="0063051F" w:rsidRPr="0063051F" w:rsidRDefault="5C945069" w:rsidP="30AF9BA9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</w:rPr>
            </w:pPr>
            <w:r w:rsidRPr="0018618A">
              <w:rPr>
                <w:rFonts w:ascii="Corbel" w:hAnsi="Corbel"/>
                <w:b w:val="0"/>
                <w:smallCaps w:val="0"/>
                <w:lang w:val="en-US"/>
              </w:rPr>
              <w:t>Samuelson P.A., Nordhaus W.D.</w:t>
            </w:r>
            <w:r w:rsidR="6E66A1C4" w:rsidRPr="0018618A">
              <w:rPr>
                <w:rFonts w:ascii="Corbel" w:hAnsi="Corbel"/>
                <w:b w:val="0"/>
                <w:smallCaps w:val="0"/>
                <w:lang w:val="en-US"/>
              </w:rPr>
              <w:t xml:space="preserve"> (2012).</w:t>
            </w:r>
            <w:r w:rsidRPr="0018618A">
              <w:rPr>
                <w:rFonts w:ascii="Corbel" w:hAnsi="Corbel"/>
                <w:b w:val="0"/>
                <w:smallCaps w:val="0"/>
                <w:lang w:val="en-US"/>
              </w:rPr>
              <w:t xml:space="preserve"> </w:t>
            </w:r>
            <w:r w:rsidRPr="30AF9BA9">
              <w:rPr>
                <w:rFonts w:ascii="Corbel" w:hAnsi="Corbel"/>
                <w:b w:val="0"/>
                <w:i/>
                <w:iCs/>
                <w:smallCaps w:val="0"/>
              </w:rPr>
              <w:t>Ekonomia</w:t>
            </w:r>
            <w:r w:rsidRPr="30AF9BA9">
              <w:rPr>
                <w:rFonts w:ascii="Corbel" w:hAnsi="Corbel"/>
                <w:b w:val="0"/>
                <w:smallCaps w:val="0"/>
              </w:rPr>
              <w:t>, Rebis, Poznań.</w:t>
            </w:r>
          </w:p>
          <w:p w14:paraId="65E50E71" w14:textId="77777777" w:rsidR="0018618A" w:rsidRDefault="773E8234" w:rsidP="0018618A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rPr>
                <w:b w:val="0"/>
                <w:smallCaps w:val="0"/>
              </w:rPr>
            </w:pPr>
            <w:r w:rsidRPr="30AF9BA9">
              <w:rPr>
                <w:rFonts w:ascii="Corbel" w:hAnsi="Corbel"/>
                <w:b w:val="0"/>
                <w:smallCaps w:val="0"/>
              </w:rPr>
              <w:t>Ślusarczyk B., Ślusarczyk S. (2011). Podstawy mikro- i makroekonomii. Politechnika Lubelska, Lublin.</w:t>
            </w:r>
          </w:p>
          <w:p w14:paraId="1F67EEED" w14:textId="77777777" w:rsidR="0018618A" w:rsidRPr="0018618A" w:rsidRDefault="0018618A" w:rsidP="0018618A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rPr>
                <w:b w:val="0"/>
                <w:smallCaps w:val="0"/>
              </w:rPr>
            </w:pPr>
            <w:r w:rsidRPr="0018618A">
              <w:rPr>
                <w:rFonts w:ascii="Corbel" w:hAnsi="Corbel"/>
                <w:b w:val="0"/>
                <w:bCs/>
                <w:smallCaps w:val="0"/>
                <w:szCs w:val="24"/>
              </w:rPr>
              <w:t>Orłowski W., Ekonomia dla ciekawych, czyli co zeznał porwany profesor, Rebis, Poznań 2022.</w:t>
            </w:r>
          </w:p>
        </w:tc>
      </w:tr>
      <w:tr w:rsidR="0085747A" w:rsidRPr="009C54AE" w14:paraId="11C0AD76" w14:textId="77777777" w:rsidTr="4F5AA7A3">
        <w:trPr>
          <w:trHeight w:val="397"/>
        </w:trPr>
        <w:tc>
          <w:tcPr>
            <w:tcW w:w="5000" w:type="pct"/>
          </w:tcPr>
          <w:p w14:paraId="1CE9667E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10DC185" w14:textId="77777777" w:rsidR="00B4224C" w:rsidRDefault="7CA4ECAE" w:rsidP="30AF9BA9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30AF9BA9">
              <w:rPr>
                <w:rFonts w:ascii="Corbel" w:hAnsi="Corbel"/>
                <w:b w:val="0"/>
                <w:smallCaps w:val="0"/>
              </w:rPr>
              <w:t>Budnikowski A.</w:t>
            </w:r>
            <w:r w:rsidR="30A700F7" w:rsidRPr="30AF9BA9">
              <w:rPr>
                <w:rFonts w:ascii="Corbel" w:hAnsi="Corbel"/>
                <w:b w:val="0"/>
                <w:smallCaps w:val="0"/>
              </w:rPr>
              <w:t xml:space="preserve"> (2017).</w:t>
            </w:r>
            <w:r w:rsidRPr="30AF9BA9">
              <w:rPr>
                <w:rFonts w:ascii="Corbel" w:hAnsi="Corbel"/>
                <w:b w:val="0"/>
                <w:smallCaps w:val="0"/>
              </w:rPr>
              <w:t xml:space="preserve"> Ekonomia międzynarodowa, PWE, Warszawa.</w:t>
            </w:r>
          </w:p>
          <w:p w14:paraId="47C5EBAD" w14:textId="77777777" w:rsidR="0063051F" w:rsidRDefault="5C945069" w:rsidP="30AF9BA9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30AF9BA9">
              <w:rPr>
                <w:rFonts w:ascii="Corbel" w:hAnsi="Corbel"/>
                <w:b w:val="0"/>
                <w:smallCaps w:val="0"/>
              </w:rPr>
              <w:t>Milewski R. (red.)</w:t>
            </w:r>
            <w:r w:rsidR="121C699A" w:rsidRPr="30AF9BA9">
              <w:rPr>
                <w:rFonts w:ascii="Corbel" w:hAnsi="Corbel"/>
                <w:b w:val="0"/>
                <w:smallCaps w:val="0"/>
              </w:rPr>
              <w:t xml:space="preserve"> (2005).</w:t>
            </w:r>
            <w:r w:rsidRPr="30AF9BA9">
              <w:rPr>
                <w:rFonts w:ascii="Corbel" w:hAnsi="Corbel"/>
                <w:b w:val="0"/>
                <w:smallCaps w:val="0"/>
              </w:rPr>
              <w:t xml:space="preserve"> Podstawy ekonomii, PWN, Warszawa.</w:t>
            </w:r>
          </w:p>
          <w:p w14:paraId="0EEF15F4" w14:textId="77777777" w:rsidR="00170237" w:rsidRPr="00B4224C" w:rsidRDefault="5B53EB05" w:rsidP="30AF9BA9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30AF9BA9">
              <w:rPr>
                <w:rFonts w:ascii="Corbel" w:hAnsi="Corbel"/>
                <w:b w:val="0"/>
                <w:smallCaps w:val="0"/>
              </w:rPr>
              <w:t>Milewski R., Kwiatkowski E. (red.)</w:t>
            </w:r>
            <w:r w:rsidR="0981DD75" w:rsidRPr="30AF9BA9">
              <w:rPr>
                <w:rFonts w:ascii="Corbel" w:hAnsi="Corbel"/>
                <w:b w:val="0"/>
                <w:smallCaps w:val="0"/>
              </w:rPr>
              <w:t xml:space="preserve"> (2018). </w:t>
            </w:r>
            <w:r w:rsidRPr="30AF9BA9">
              <w:rPr>
                <w:rFonts w:ascii="Corbel" w:hAnsi="Corbel"/>
                <w:b w:val="0"/>
                <w:i/>
                <w:iCs/>
                <w:smallCaps w:val="0"/>
              </w:rPr>
              <w:t>Podstawy</w:t>
            </w:r>
            <w:r w:rsidRPr="30AF9BA9">
              <w:rPr>
                <w:rFonts w:ascii="Corbel" w:hAnsi="Corbel"/>
                <w:b w:val="0"/>
                <w:smallCaps w:val="0"/>
              </w:rPr>
              <w:t xml:space="preserve"> </w:t>
            </w:r>
            <w:r w:rsidRPr="30AF9BA9">
              <w:rPr>
                <w:rFonts w:ascii="Corbel" w:hAnsi="Corbel"/>
                <w:b w:val="0"/>
                <w:i/>
                <w:iCs/>
                <w:smallCaps w:val="0"/>
              </w:rPr>
              <w:t>ekonomii</w:t>
            </w:r>
            <w:r w:rsidRPr="30AF9BA9">
              <w:rPr>
                <w:rFonts w:ascii="Corbel" w:hAnsi="Corbel"/>
                <w:b w:val="0"/>
                <w:smallCaps w:val="0"/>
              </w:rPr>
              <w:t>, Wydawnictwo Naukowe PWN, Warszawa</w:t>
            </w:r>
            <w:r w:rsidR="682500B7" w:rsidRPr="30AF9BA9">
              <w:rPr>
                <w:rFonts w:ascii="Corbel" w:hAnsi="Corbel"/>
                <w:b w:val="0"/>
                <w:smallCaps w:val="0"/>
              </w:rPr>
              <w:t>.</w:t>
            </w:r>
          </w:p>
          <w:p w14:paraId="0529FDC6" w14:textId="77777777" w:rsidR="00170237" w:rsidRPr="00B4224C" w:rsidRDefault="68EBC45C" w:rsidP="4F5AA7A3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</w:rPr>
            </w:pPr>
            <w:r w:rsidRPr="4F5AA7A3">
              <w:rPr>
                <w:rFonts w:ascii="Corbel" w:hAnsi="Corbel"/>
                <w:b w:val="0"/>
                <w:smallCaps w:val="0"/>
              </w:rPr>
              <w:t>Siwińska-Gorzelak J.</w:t>
            </w:r>
            <w:r w:rsidR="0204C055" w:rsidRPr="4F5AA7A3">
              <w:rPr>
                <w:rFonts w:ascii="Corbel" w:hAnsi="Corbel"/>
                <w:b w:val="0"/>
                <w:smallCaps w:val="0"/>
              </w:rPr>
              <w:t xml:space="preserve"> (2015).</w:t>
            </w:r>
            <w:r w:rsidRPr="4F5AA7A3">
              <w:rPr>
                <w:rFonts w:ascii="Corbel" w:hAnsi="Corbel"/>
                <w:b w:val="0"/>
                <w:smallCaps w:val="0"/>
              </w:rPr>
              <w:t xml:space="preserve"> Dług publiczny a wzrost gospodarczy, Scholar, Warszawa.</w:t>
            </w:r>
          </w:p>
          <w:p w14:paraId="36F93706" w14:textId="77777777" w:rsidR="00170237" w:rsidRPr="00B4224C" w:rsidRDefault="3BF53C4F" w:rsidP="4F5AA7A3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b w:val="0"/>
                <w:smallCaps w:val="0"/>
              </w:rPr>
            </w:pPr>
            <w:r w:rsidRPr="4F5AA7A3">
              <w:rPr>
                <w:rFonts w:ascii="Corbel" w:hAnsi="Corbel"/>
                <w:b w:val="0"/>
                <w:smallCaps w:val="0"/>
              </w:rPr>
              <w:t xml:space="preserve">Leszczyńska M. </w:t>
            </w:r>
            <w:r w:rsidR="40D7D199" w:rsidRPr="4F5AA7A3">
              <w:rPr>
                <w:rFonts w:ascii="Corbel" w:hAnsi="Corbel"/>
                <w:b w:val="0"/>
                <w:smallCaps w:val="0"/>
              </w:rPr>
              <w:t xml:space="preserve"> </w:t>
            </w:r>
            <w:r w:rsidR="7E4351E9" w:rsidRPr="4F5AA7A3">
              <w:rPr>
                <w:rFonts w:ascii="Corbel" w:hAnsi="Corbel"/>
                <w:b w:val="0"/>
                <w:smallCaps w:val="0"/>
              </w:rPr>
              <w:t>(2019). Praca nieopłacona w gospodarstwach domowych a tworzenie PKB – perspektywa ekonomii pracy (w</w:t>
            </w:r>
            <w:r w:rsidR="2DF73FF2" w:rsidRPr="4F5AA7A3">
              <w:rPr>
                <w:rFonts w:ascii="Corbel" w:hAnsi="Corbel"/>
                <w:b w:val="0"/>
                <w:smallCaps w:val="0"/>
              </w:rPr>
              <w:t>:</w:t>
            </w:r>
            <w:r w:rsidR="7E4351E9" w:rsidRPr="4F5AA7A3">
              <w:rPr>
                <w:rFonts w:ascii="Corbel" w:hAnsi="Corbel"/>
                <w:b w:val="0"/>
                <w:smallCaps w:val="0"/>
              </w:rPr>
              <w:t xml:space="preserve">) </w:t>
            </w:r>
            <w:r w:rsidR="32065F46" w:rsidRPr="4F5AA7A3">
              <w:rPr>
                <w:rFonts w:ascii="Corbel" w:hAnsi="Corbel"/>
                <w:b w:val="0"/>
                <w:smallCaps w:val="0"/>
              </w:rPr>
              <w:t>P</w:t>
            </w:r>
            <w:r w:rsidR="7E4351E9" w:rsidRPr="4F5AA7A3">
              <w:rPr>
                <w:rFonts w:ascii="Corbel" w:hAnsi="Corbel"/>
                <w:b w:val="0"/>
                <w:smallCaps w:val="0"/>
              </w:rPr>
              <w:t>raca nieopłacona</w:t>
            </w:r>
            <w:r w:rsidR="1F202EB3" w:rsidRPr="4F5AA7A3">
              <w:rPr>
                <w:rFonts w:ascii="Corbel" w:hAnsi="Corbel"/>
                <w:b w:val="0"/>
                <w:smallCaps w:val="0"/>
              </w:rPr>
              <w:t>, opłacona, emigracja zagranicz</w:t>
            </w:r>
            <w:r w:rsidR="1A0175DB" w:rsidRPr="4F5AA7A3">
              <w:rPr>
                <w:rFonts w:ascii="Corbel" w:hAnsi="Corbel"/>
                <w:b w:val="0"/>
                <w:smallCaps w:val="0"/>
              </w:rPr>
              <w:t>n</w:t>
            </w:r>
            <w:r w:rsidR="1F202EB3" w:rsidRPr="4F5AA7A3">
              <w:rPr>
                <w:rFonts w:ascii="Corbel" w:hAnsi="Corbel"/>
                <w:b w:val="0"/>
                <w:smallCaps w:val="0"/>
              </w:rPr>
              <w:t>a. Dylematy rynku pracy w Polsce, Ukrainie i Słowacji, B. Ślusarczyk, A. Barwińska-Małajowicz</w:t>
            </w:r>
            <w:r w:rsidR="16A9BF64" w:rsidRPr="4F5AA7A3">
              <w:rPr>
                <w:rFonts w:ascii="Corbel" w:hAnsi="Corbel"/>
                <w:b w:val="0"/>
                <w:smallCaps w:val="0"/>
              </w:rPr>
              <w:t xml:space="preserve"> (red.), CeDeWu, Warszawa, s.29-42.</w:t>
            </w:r>
          </w:p>
        </w:tc>
      </w:tr>
    </w:tbl>
    <w:p w14:paraId="27CB37E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2C369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3715F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03B56" w14:textId="77777777" w:rsidR="00A66D9E" w:rsidRDefault="00A66D9E" w:rsidP="00C16ABF">
      <w:pPr>
        <w:spacing w:after="0" w:line="240" w:lineRule="auto"/>
      </w:pPr>
      <w:r>
        <w:separator/>
      </w:r>
    </w:p>
  </w:endnote>
  <w:endnote w:type="continuationSeparator" w:id="0">
    <w:p w14:paraId="0768EB37" w14:textId="77777777" w:rsidR="00A66D9E" w:rsidRDefault="00A66D9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92E86" w14:textId="77777777" w:rsidR="00A66D9E" w:rsidRDefault="00A66D9E" w:rsidP="00C16ABF">
      <w:pPr>
        <w:spacing w:after="0" w:line="240" w:lineRule="auto"/>
      </w:pPr>
      <w:r>
        <w:separator/>
      </w:r>
    </w:p>
  </w:footnote>
  <w:footnote w:type="continuationSeparator" w:id="0">
    <w:p w14:paraId="1AAB3C15" w14:textId="77777777" w:rsidR="00A66D9E" w:rsidRDefault="00A66D9E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AE57BB"/>
    <w:multiLevelType w:val="hybridMultilevel"/>
    <w:tmpl w:val="AC20CA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860CD8"/>
    <w:multiLevelType w:val="hybridMultilevel"/>
    <w:tmpl w:val="D518A39A"/>
    <w:lvl w:ilvl="0" w:tplc="0415000F">
      <w:start w:val="1"/>
      <w:numFmt w:val="decimal"/>
      <w:lvlText w:val="%1."/>
      <w:lvlJc w:val="left"/>
      <w:pPr>
        <w:ind w:left="1038" w:hanging="360"/>
      </w:p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num w:numId="1" w16cid:durableId="1919821040">
    <w:abstractNumId w:val="0"/>
  </w:num>
  <w:num w:numId="2" w16cid:durableId="692418338">
    <w:abstractNumId w:val="1"/>
  </w:num>
  <w:num w:numId="3" w16cid:durableId="2083141138">
    <w:abstractNumId w:val="3"/>
  </w:num>
  <w:num w:numId="4" w16cid:durableId="434788568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33D0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6D5B"/>
    <w:rsid w:val="000F1C57"/>
    <w:rsid w:val="000F5615"/>
    <w:rsid w:val="00117EFD"/>
    <w:rsid w:val="00124BFF"/>
    <w:rsid w:val="0012560E"/>
    <w:rsid w:val="00127108"/>
    <w:rsid w:val="00134B13"/>
    <w:rsid w:val="00134D3C"/>
    <w:rsid w:val="00137C8D"/>
    <w:rsid w:val="00146BC0"/>
    <w:rsid w:val="00153C41"/>
    <w:rsid w:val="00154381"/>
    <w:rsid w:val="00157CC1"/>
    <w:rsid w:val="00163F09"/>
    <w:rsid w:val="001640A7"/>
    <w:rsid w:val="00164FA7"/>
    <w:rsid w:val="00166A03"/>
    <w:rsid w:val="00167F13"/>
    <w:rsid w:val="00170237"/>
    <w:rsid w:val="001718A7"/>
    <w:rsid w:val="001737CF"/>
    <w:rsid w:val="0017512A"/>
    <w:rsid w:val="00176083"/>
    <w:rsid w:val="0018618A"/>
    <w:rsid w:val="00192F37"/>
    <w:rsid w:val="00197C31"/>
    <w:rsid w:val="001A70D2"/>
    <w:rsid w:val="001D3B04"/>
    <w:rsid w:val="001D657B"/>
    <w:rsid w:val="001D7B54"/>
    <w:rsid w:val="001D7E2B"/>
    <w:rsid w:val="001E0209"/>
    <w:rsid w:val="001F2CA2"/>
    <w:rsid w:val="002144C0"/>
    <w:rsid w:val="00215FA7"/>
    <w:rsid w:val="0022434D"/>
    <w:rsid w:val="0022477D"/>
    <w:rsid w:val="002278A9"/>
    <w:rsid w:val="002336F9"/>
    <w:rsid w:val="0024028F"/>
    <w:rsid w:val="00244ABC"/>
    <w:rsid w:val="00281FF2"/>
    <w:rsid w:val="00282424"/>
    <w:rsid w:val="002857DE"/>
    <w:rsid w:val="00291567"/>
    <w:rsid w:val="002A22BF"/>
    <w:rsid w:val="002A2389"/>
    <w:rsid w:val="002A671D"/>
    <w:rsid w:val="002A67C3"/>
    <w:rsid w:val="002B4D55"/>
    <w:rsid w:val="002B5EA0"/>
    <w:rsid w:val="002B6119"/>
    <w:rsid w:val="002C1F06"/>
    <w:rsid w:val="002C5C6A"/>
    <w:rsid w:val="002D3375"/>
    <w:rsid w:val="002D73D4"/>
    <w:rsid w:val="002F02A3"/>
    <w:rsid w:val="002F4ABE"/>
    <w:rsid w:val="0030154F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01C3"/>
    <w:rsid w:val="00397423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3A40"/>
    <w:rsid w:val="003F6E1D"/>
    <w:rsid w:val="00412AA9"/>
    <w:rsid w:val="00413A8C"/>
    <w:rsid w:val="00414E3C"/>
    <w:rsid w:val="0042244A"/>
    <w:rsid w:val="0042745A"/>
    <w:rsid w:val="00431D5C"/>
    <w:rsid w:val="004362C6"/>
    <w:rsid w:val="00437FA2"/>
    <w:rsid w:val="00445583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1CC0"/>
    <w:rsid w:val="004968E2"/>
    <w:rsid w:val="004A3EEA"/>
    <w:rsid w:val="004A4D1F"/>
    <w:rsid w:val="004A7224"/>
    <w:rsid w:val="004B058F"/>
    <w:rsid w:val="004D5282"/>
    <w:rsid w:val="004E057F"/>
    <w:rsid w:val="004F1551"/>
    <w:rsid w:val="004F55A3"/>
    <w:rsid w:val="0050496F"/>
    <w:rsid w:val="00513B6F"/>
    <w:rsid w:val="00517C63"/>
    <w:rsid w:val="0053545F"/>
    <w:rsid w:val="005363C4"/>
    <w:rsid w:val="00536BDE"/>
    <w:rsid w:val="00536E6F"/>
    <w:rsid w:val="00543ACC"/>
    <w:rsid w:val="0056696D"/>
    <w:rsid w:val="0058128C"/>
    <w:rsid w:val="0059484D"/>
    <w:rsid w:val="005A0855"/>
    <w:rsid w:val="005A133C"/>
    <w:rsid w:val="005A3196"/>
    <w:rsid w:val="005A709A"/>
    <w:rsid w:val="005B10C0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051F"/>
    <w:rsid w:val="00647FA8"/>
    <w:rsid w:val="00650C5F"/>
    <w:rsid w:val="00654354"/>
    <w:rsid w:val="00654934"/>
    <w:rsid w:val="006620D9"/>
    <w:rsid w:val="00671958"/>
    <w:rsid w:val="00674050"/>
    <w:rsid w:val="00675843"/>
    <w:rsid w:val="00696477"/>
    <w:rsid w:val="006974FC"/>
    <w:rsid w:val="006A7068"/>
    <w:rsid w:val="006C7810"/>
    <w:rsid w:val="006D050F"/>
    <w:rsid w:val="006D6139"/>
    <w:rsid w:val="006E5D65"/>
    <w:rsid w:val="006E690E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F8F"/>
    <w:rsid w:val="00745302"/>
    <w:rsid w:val="007461D6"/>
    <w:rsid w:val="00746EC8"/>
    <w:rsid w:val="00763BF1"/>
    <w:rsid w:val="00766FD4"/>
    <w:rsid w:val="0078168C"/>
    <w:rsid w:val="00786860"/>
    <w:rsid w:val="0078736D"/>
    <w:rsid w:val="00787C2A"/>
    <w:rsid w:val="00790E27"/>
    <w:rsid w:val="007A4022"/>
    <w:rsid w:val="007A6E6E"/>
    <w:rsid w:val="007C1868"/>
    <w:rsid w:val="007C3299"/>
    <w:rsid w:val="007C3BCC"/>
    <w:rsid w:val="007C4546"/>
    <w:rsid w:val="007D6E56"/>
    <w:rsid w:val="007E3606"/>
    <w:rsid w:val="007F4155"/>
    <w:rsid w:val="0081554D"/>
    <w:rsid w:val="0081707E"/>
    <w:rsid w:val="008449B3"/>
    <w:rsid w:val="008552A2"/>
    <w:rsid w:val="0085747A"/>
    <w:rsid w:val="00870DA3"/>
    <w:rsid w:val="00884922"/>
    <w:rsid w:val="00885F64"/>
    <w:rsid w:val="008917F9"/>
    <w:rsid w:val="00892B11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0703"/>
    <w:rsid w:val="00916188"/>
    <w:rsid w:val="00923D7D"/>
    <w:rsid w:val="009508DF"/>
    <w:rsid w:val="00950DAC"/>
    <w:rsid w:val="00954A07"/>
    <w:rsid w:val="009624DA"/>
    <w:rsid w:val="0096352D"/>
    <w:rsid w:val="00981249"/>
    <w:rsid w:val="00984B23"/>
    <w:rsid w:val="00986123"/>
    <w:rsid w:val="00991867"/>
    <w:rsid w:val="00997F14"/>
    <w:rsid w:val="009A78D9"/>
    <w:rsid w:val="009B5A50"/>
    <w:rsid w:val="009C3E31"/>
    <w:rsid w:val="009C54AE"/>
    <w:rsid w:val="009C788E"/>
    <w:rsid w:val="009D3F3B"/>
    <w:rsid w:val="009D4208"/>
    <w:rsid w:val="009E0543"/>
    <w:rsid w:val="009E3B41"/>
    <w:rsid w:val="009F3C5C"/>
    <w:rsid w:val="009F4610"/>
    <w:rsid w:val="00A00ECC"/>
    <w:rsid w:val="00A05056"/>
    <w:rsid w:val="00A155EE"/>
    <w:rsid w:val="00A2245B"/>
    <w:rsid w:val="00A30110"/>
    <w:rsid w:val="00A36899"/>
    <w:rsid w:val="00A371F6"/>
    <w:rsid w:val="00A43BF6"/>
    <w:rsid w:val="00A51F27"/>
    <w:rsid w:val="00A53FA5"/>
    <w:rsid w:val="00A54817"/>
    <w:rsid w:val="00A601C8"/>
    <w:rsid w:val="00A60799"/>
    <w:rsid w:val="00A66D9E"/>
    <w:rsid w:val="00A73F40"/>
    <w:rsid w:val="00A84C85"/>
    <w:rsid w:val="00A97DE1"/>
    <w:rsid w:val="00AB053C"/>
    <w:rsid w:val="00AC673E"/>
    <w:rsid w:val="00AD1146"/>
    <w:rsid w:val="00AD27D3"/>
    <w:rsid w:val="00AD66D6"/>
    <w:rsid w:val="00AE1160"/>
    <w:rsid w:val="00AE203C"/>
    <w:rsid w:val="00AE2ADC"/>
    <w:rsid w:val="00AE2E74"/>
    <w:rsid w:val="00AE5FCB"/>
    <w:rsid w:val="00AF2C1E"/>
    <w:rsid w:val="00B0574D"/>
    <w:rsid w:val="00B06142"/>
    <w:rsid w:val="00B135B1"/>
    <w:rsid w:val="00B1706F"/>
    <w:rsid w:val="00B3130B"/>
    <w:rsid w:val="00B40ADB"/>
    <w:rsid w:val="00B4224C"/>
    <w:rsid w:val="00B43B77"/>
    <w:rsid w:val="00B43E80"/>
    <w:rsid w:val="00B607DB"/>
    <w:rsid w:val="00B66529"/>
    <w:rsid w:val="00B75946"/>
    <w:rsid w:val="00B77511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E2D79"/>
    <w:rsid w:val="00BF2C41"/>
    <w:rsid w:val="00C058B4"/>
    <w:rsid w:val="00C05F44"/>
    <w:rsid w:val="00C131B5"/>
    <w:rsid w:val="00C16ABF"/>
    <w:rsid w:val="00C170AE"/>
    <w:rsid w:val="00C26CB7"/>
    <w:rsid w:val="00C3171A"/>
    <w:rsid w:val="00C324C1"/>
    <w:rsid w:val="00C3361D"/>
    <w:rsid w:val="00C36992"/>
    <w:rsid w:val="00C4012C"/>
    <w:rsid w:val="00C43983"/>
    <w:rsid w:val="00C4A773"/>
    <w:rsid w:val="00C56036"/>
    <w:rsid w:val="00C61DC5"/>
    <w:rsid w:val="00C62DAB"/>
    <w:rsid w:val="00C67E92"/>
    <w:rsid w:val="00C70A26"/>
    <w:rsid w:val="00C766DF"/>
    <w:rsid w:val="00C94B98"/>
    <w:rsid w:val="00CA2B96"/>
    <w:rsid w:val="00CA5089"/>
    <w:rsid w:val="00CA56E5"/>
    <w:rsid w:val="00CC5044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ADFB"/>
    <w:rsid w:val="00D552B2"/>
    <w:rsid w:val="00D608D1"/>
    <w:rsid w:val="00D74119"/>
    <w:rsid w:val="00D8075B"/>
    <w:rsid w:val="00D80B82"/>
    <w:rsid w:val="00D8678B"/>
    <w:rsid w:val="00DA2114"/>
    <w:rsid w:val="00DA2D76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2DB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2672"/>
    <w:rsid w:val="00F070AB"/>
    <w:rsid w:val="00F17567"/>
    <w:rsid w:val="00F27A7B"/>
    <w:rsid w:val="00F526AF"/>
    <w:rsid w:val="00F539FD"/>
    <w:rsid w:val="00F617C3"/>
    <w:rsid w:val="00F657A3"/>
    <w:rsid w:val="00F7066B"/>
    <w:rsid w:val="00F83B28"/>
    <w:rsid w:val="00F974DA"/>
    <w:rsid w:val="00FA46E5"/>
    <w:rsid w:val="00FB7587"/>
    <w:rsid w:val="00FB7DBA"/>
    <w:rsid w:val="00FC1C25"/>
    <w:rsid w:val="00FC3F45"/>
    <w:rsid w:val="00FD503F"/>
    <w:rsid w:val="00FD7589"/>
    <w:rsid w:val="00FF016A"/>
    <w:rsid w:val="00FF1401"/>
    <w:rsid w:val="00FF5E7D"/>
    <w:rsid w:val="00FF6025"/>
    <w:rsid w:val="0135E4ED"/>
    <w:rsid w:val="01ADF669"/>
    <w:rsid w:val="0204C055"/>
    <w:rsid w:val="04B381F4"/>
    <w:rsid w:val="05E63BD9"/>
    <w:rsid w:val="075890A3"/>
    <w:rsid w:val="07F70B26"/>
    <w:rsid w:val="083ADD64"/>
    <w:rsid w:val="088A8A39"/>
    <w:rsid w:val="0981DD75"/>
    <w:rsid w:val="0AFEEBDF"/>
    <w:rsid w:val="0BBBCF7C"/>
    <w:rsid w:val="0C205C89"/>
    <w:rsid w:val="0C21BD63"/>
    <w:rsid w:val="0CD16DC1"/>
    <w:rsid w:val="0D1535C0"/>
    <w:rsid w:val="0D1F4996"/>
    <w:rsid w:val="0E368CA1"/>
    <w:rsid w:val="0EE26F51"/>
    <w:rsid w:val="0F1E3453"/>
    <w:rsid w:val="0FCB0814"/>
    <w:rsid w:val="0FD25D02"/>
    <w:rsid w:val="121C699A"/>
    <w:rsid w:val="123E434A"/>
    <w:rsid w:val="130FF31D"/>
    <w:rsid w:val="15AD6C56"/>
    <w:rsid w:val="15D04299"/>
    <w:rsid w:val="164712DB"/>
    <w:rsid w:val="16A9BF64"/>
    <w:rsid w:val="17356179"/>
    <w:rsid w:val="1907E35B"/>
    <w:rsid w:val="191301AC"/>
    <w:rsid w:val="19A7AC97"/>
    <w:rsid w:val="1A0175DB"/>
    <w:rsid w:val="1BE03C4B"/>
    <w:rsid w:val="1CADA93F"/>
    <w:rsid w:val="1F202EB3"/>
    <w:rsid w:val="20DC43BF"/>
    <w:rsid w:val="219FCBFF"/>
    <w:rsid w:val="21F357BC"/>
    <w:rsid w:val="2266A784"/>
    <w:rsid w:val="228EABCC"/>
    <w:rsid w:val="2413E481"/>
    <w:rsid w:val="242DD656"/>
    <w:rsid w:val="24B4170A"/>
    <w:rsid w:val="25DD6B17"/>
    <w:rsid w:val="2693C940"/>
    <w:rsid w:val="269DAEC2"/>
    <w:rsid w:val="271A539C"/>
    <w:rsid w:val="27621CEF"/>
    <w:rsid w:val="27FB2639"/>
    <w:rsid w:val="2848CAF7"/>
    <w:rsid w:val="286B6907"/>
    <w:rsid w:val="29D08939"/>
    <w:rsid w:val="2A46F18E"/>
    <w:rsid w:val="2A74BB93"/>
    <w:rsid w:val="2A99BDB1"/>
    <w:rsid w:val="2B2A49EF"/>
    <w:rsid w:val="2B94721C"/>
    <w:rsid w:val="2C1BBFCD"/>
    <w:rsid w:val="2DE03D71"/>
    <w:rsid w:val="2DF73FF2"/>
    <w:rsid w:val="2EB2EA81"/>
    <w:rsid w:val="308D29D3"/>
    <w:rsid w:val="30A700F7"/>
    <w:rsid w:val="30AF9BA9"/>
    <w:rsid w:val="30DF3485"/>
    <w:rsid w:val="32065F46"/>
    <w:rsid w:val="3389B497"/>
    <w:rsid w:val="34EB8E2A"/>
    <w:rsid w:val="351305FF"/>
    <w:rsid w:val="3660FF82"/>
    <w:rsid w:val="38A81C9A"/>
    <w:rsid w:val="3BF077C4"/>
    <w:rsid w:val="3BF53C4F"/>
    <w:rsid w:val="3CB35707"/>
    <w:rsid w:val="3CCDF618"/>
    <w:rsid w:val="3EDB83A5"/>
    <w:rsid w:val="3F12F1A7"/>
    <w:rsid w:val="3FD2255A"/>
    <w:rsid w:val="40D7D199"/>
    <w:rsid w:val="41CAC94F"/>
    <w:rsid w:val="4417803C"/>
    <w:rsid w:val="45403D55"/>
    <w:rsid w:val="45B19942"/>
    <w:rsid w:val="470F37C5"/>
    <w:rsid w:val="472ED5D5"/>
    <w:rsid w:val="4777CD01"/>
    <w:rsid w:val="480F9B8D"/>
    <w:rsid w:val="49C7B5E2"/>
    <w:rsid w:val="4A13AE78"/>
    <w:rsid w:val="4A7E16A0"/>
    <w:rsid w:val="4A850A65"/>
    <w:rsid w:val="4B7BB343"/>
    <w:rsid w:val="4D218662"/>
    <w:rsid w:val="4D673583"/>
    <w:rsid w:val="4E37FDD0"/>
    <w:rsid w:val="4F5AA7A3"/>
    <w:rsid w:val="519D5576"/>
    <w:rsid w:val="53A16861"/>
    <w:rsid w:val="53B39F46"/>
    <w:rsid w:val="54679554"/>
    <w:rsid w:val="56EB4008"/>
    <w:rsid w:val="572758F6"/>
    <w:rsid w:val="576982C6"/>
    <w:rsid w:val="5879BAC3"/>
    <w:rsid w:val="58ECC20B"/>
    <w:rsid w:val="59055327"/>
    <w:rsid w:val="593CFEAF"/>
    <w:rsid w:val="593EF812"/>
    <w:rsid w:val="59AE8AC6"/>
    <w:rsid w:val="59ED12BF"/>
    <w:rsid w:val="5ABC43D0"/>
    <w:rsid w:val="5B046CD8"/>
    <w:rsid w:val="5B4A5B27"/>
    <w:rsid w:val="5B53EB05"/>
    <w:rsid w:val="5C945069"/>
    <w:rsid w:val="5D566151"/>
    <w:rsid w:val="5E2D2E9C"/>
    <w:rsid w:val="5E563134"/>
    <w:rsid w:val="5F8EE739"/>
    <w:rsid w:val="5FC8FEFD"/>
    <w:rsid w:val="61AD2C89"/>
    <w:rsid w:val="62ADD39C"/>
    <w:rsid w:val="6677B720"/>
    <w:rsid w:val="669A5530"/>
    <w:rsid w:val="66B87B6C"/>
    <w:rsid w:val="66BE70C5"/>
    <w:rsid w:val="67DF5891"/>
    <w:rsid w:val="682500B7"/>
    <w:rsid w:val="685A4126"/>
    <w:rsid w:val="68E13AA7"/>
    <w:rsid w:val="68EBC45C"/>
    <w:rsid w:val="69A3E5C5"/>
    <w:rsid w:val="69C683D5"/>
    <w:rsid w:val="69DF3DCE"/>
    <w:rsid w:val="6C22BF26"/>
    <w:rsid w:val="6C9CA3C9"/>
    <w:rsid w:val="6D2DB249"/>
    <w:rsid w:val="6E66A1C4"/>
    <w:rsid w:val="6EC982AA"/>
    <w:rsid w:val="7057A78B"/>
    <w:rsid w:val="709DFCB9"/>
    <w:rsid w:val="72664E12"/>
    <w:rsid w:val="730A22B4"/>
    <w:rsid w:val="740F534F"/>
    <w:rsid w:val="76305DA4"/>
    <w:rsid w:val="763D2974"/>
    <w:rsid w:val="7707D990"/>
    <w:rsid w:val="773E8234"/>
    <w:rsid w:val="7A1A5C4F"/>
    <w:rsid w:val="7AB7370B"/>
    <w:rsid w:val="7AD211E9"/>
    <w:rsid w:val="7B583C38"/>
    <w:rsid w:val="7C302303"/>
    <w:rsid w:val="7CA4ECAE"/>
    <w:rsid w:val="7D20BD49"/>
    <w:rsid w:val="7E4351E9"/>
    <w:rsid w:val="7FD82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34F7A"/>
  <w15:docId w15:val="{29CA8134-6FF7-41F2-8707-158501CA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C3361D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aragraph">
    <w:name w:val="paragraph"/>
    <w:basedOn w:val="Normalny"/>
    <w:rsid w:val="00F657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F657A3"/>
  </w:style>
  <w:style w:type="character" w:customStyle="1" w:styleId="spellingerror">
    <w:name w:val="spellingerror"/>
    <w:basedOn w:val="Domylnaczcionkaakapitu"/>
    <w:rsid w:val="00F657A3"/>
  </w:style>
  <w:style w:type="character" w:customStyle="1" w:styleId="eop">
    <w:name w:val="eop"/>
    <w:basedOn w:val="Domylnaczcionkaakapitu"/>
    <w:rsid w:val="00F65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53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22F97-A08D-45AD-AD3E-D5D832944C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783155-8709-491F-A5D9-3A831ECB6E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3AB3BF-EF35-4D95-95FC-85D9876816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EC1F749-1E10-40F9-AF36-C42DE817C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1651</Words>
  <Characters>9910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8</cp:revision>
  <cp:lastPrinted>2019-02-06T12:12:00Z</cp:lastPrinted>
  <dcterms:created xsi:type="dcterms:W3CDTF">2024-11-13T17:42:00Z</dcterms:created>
  <dcterms:modified xsi:type="dcterms:W3CDTF">2025-06-27T07:59:00Z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